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89" w:rsidRDefault="00722689"/>
    <w:p w:rsidR="00722689" w:rsidRDefault="00722689"/>
    <w:p w:rsidR="00722689" w:rsidRDefault="00722689"/>
    <w:p w:rsidR="00722689" w:rsidRPr="00371D5A" w:rsidRDefault="00722689" w:rsidP="00371D5A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Диагностика педагогического процесса</w:t>
      </w:r>
    </w:p>
    <w:p w:rsidR="00722689" w:rsidRPr="00371D5A" w:rsidRDefault="00722689" w:rsidP="00371D5A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 xml:space="preserve">в первой младшей группе (с 2 до 3 лет) </w:t>
      </w:r>
    </w:p>
    <w:p w:rsidR="00722689" w:rsidRPr="00371D5A" w:rsidRDefault="00722689" w:rsidP="00371D5A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дошкольной образовательной организации</w:t>
      </w:r>
    </w:p>
    <w:p w:rsidR="00722689" w:rsidRPr="00371D5A" w:rsidRDefault="00722689" w:rsidP="00371D5A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 xml:space="preserve"> на 201</w:t>
      </w:r>
      <w:r w:rsidRPr="00371D5A">
        <w:rPr>
          <w:sz w:val="28"/>
          <w:szCs w:val="28"/>
        </w:rPr>
        <w:tab/>
        <w:t>/ 1</w:t>
      </w:r>
      <w:r w:rsidRPr="00371D5A">
        <w:rPr>
          <w:sz w:val="28"/>
          <w:szCs w:val="28"/>
        </w:rPr>
        <w:tab/>
        <w:t>учебный год</w:t>
      </w:r>
    </w:p>
    <w:p w:rsidR="00722689" w:rsidRPr="00371D5A" w:rsidRDefault="00722689" w:rsidP="006D3868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8"/>
          <w:szCs w:val="28"/>
        </w:rPr>
      </w:pPr>
    </w:p>
    <w:p w:rsidR="00722689" w:rsidRDefault="00722689" w:rsidP="006D3868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722689" w:rsidRPr="006D3868" w:rsidRDefault="00722689" w:rsidP="006D3868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722689" w:rsidRPr="006D3868" w:rsidRDefault="00722689" w:rsidP="006D3868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722689" w:rsidRPr="006D3868" w:rsidRDefault="00722689" w:rsidP="006D3868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6D3868">
        <w:rPr>
          <w:sz w:val="24"/>
          <w:szCs w:val="24"/>
        </w:rPr>
        <w:t>Группа</w:t>
      </w:r>
      <w:r w:rsidRPr="006D38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6D3868">
        <w:rPr>
          <w:sz w:val="24"/>
          <w:szCs w:val="24"/>
        </w:rPr>
        <w:t>первая младшая №</w:t>
      </w:r>
      <w:r>
        <w:rPr>
          <w:sz w:val="24"/>
          <w:szCs w:val="24"/>
        </w:rPr>
        <w:t>_____</w:t>
      </w:r>
    </w:p>
    <w:p w:rsidR="00722689" w:rsidRDefault="00722689" w:rsidP="006D3868">
      <w:pPr>
        <w:pStyle w:val="20"/>
        <w:shd w:val="clear" w:color="auto" w:fill="auto"/>
        <w:spacing w:after="171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Воспитатели:</w:t>
      </w:r>
    </w:p>
    <w:p w:rsidR="00722689" w:rsidRPr="006D3868" w:rsidRDefault="00722689" w:rsidP="00371D5A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1</w:t>
      </w:r>
      <w:r w:rsidRPr="006D3868">
        <w:rPr>
          <w:sz w:val="24"/>
          <w:szCs w:val="24"/>
        </w:rPr>
        <w:t xml:space="preserve">. </w:t>
      </w:r>
      <w:r w:rsidRPr="006D3868">
        <w:rPr>
          <w:sz w:val="24"/>
          <w:szCs w:val="24"/>
        </w:rPr>
        <w:tab/>
      </w:r>
    </w:p>
    <w:p w:rsidR="00722689" w:rsidRPr="006D3868" w:rsidRDefault="00722689" w:rsidP="00371D5A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rPr>
          <w:sz w:val="24"/>
          <w:szCs w:val="24"/>
        </w:rPr>
      </w:pPr>
      <w:bookmarkStart w:id="0" w:name="_GoBack"/>
      <w:bookmarkEnd w:id="0"/>
    </w:p>
    <w:p w:rsidR="00722689" w:rsidRPr="006D3868" w:rsidRDefault="00722689" w:rsidP="00371D5A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 xml:space="preserve">2. </w:t>
      </w:r>
      <w:r w:rsidRPr="006D3868">
        <w:rPr>
          <w:sz w:val="24"/>
          <w:szCs w:val="24"/>
        </w:rPr>
        <w:tab/>
      </w:r>
    </w:p>
    <w:p w:rsidR="00722689" w:rsidRDefault="00722689" w:rsidP="006D3868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</w:pPr>
    </w:p>
    <w:p w:rsidR="00722689" w:rsidRDefault="00722689" w:rsidP="006D3868"/>
    <w:p w:rsidR="00722689" w:rsidRDefault="00722689"/>
    <w:p w:rsidR="00722689" w:rsidRDefault="00722689"/>
    <w:p w:rsidR="00722689" w:rsidRDefault="00722689"/>
    <w:p w:rsidR="00722689" w:rsidRDefault="00722689"/>
    <w:p w:rsidR="00722689" w:rsidRDefault="00722689" w:rsidP="00C839FF">
      <w:pPr>
        <w:jc w:val="center"/>
      </w:pPr>
    </w:p>
    <w:p w:rsidR="00722689" w:rsidRDefault="00722689" w:rsidP="00C839FF">
      <w:pPr>
        <w:jc w:val="center"/>
      </w:pPr>
    </w:p>
    <w:p w:rsidR="00722689" w:rsidRDefault="00722689" w:rsidP="00C839FF">
      <w:pPr>
        <w:jc w:val="center"/>
      </w:pPr>
    </w:p>
    <w:p w:rsidR="00722689" w:rsidRDefault="00722689" w:rsidP="00C839FF">
      <w:pPr>
        <w:jc w:val="center"/>
      </w:pPr>
    </w:p>
    <w:p w:rsidR="00722689" w:rsidRPr="00371D5A" w:rsidRDefault="00722689" w:rsidP="00C839FF">
      <w:pPr>
        <w:jc w:val="center"/>
        <w:rPr>
          <w:rFonts w:ascii="Times New Roman" w:hAnsi="Times New Roman"/>
        </w:rPr>
      </w:pPr>
      <w:r w:rsidRPr="00371D5A">
        <w:rPr>
          <w:rFonts w:ascii="Times New Roman" w:hAnsi="Times New Roman"/>
        </w:rPr>
        <w:t>Уважаемые коллеги</w:t>
      </w:r>
      <w:r>
        <w:rPr>
          <w:rFonts w:ascii="Times New Roman" w:hAnsi="Times New Roman"/>
        </w:rPr>
        <w:t>!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  <w:r>
        <w:t>Предлагаемое пособие разработано с целью оптимизации образователь</w:t>
      </w:r>
      <w:r>
        <w:softHyphen/>
        <w:t>ного процесса в любом учреждении, работающим с группой детей 2—3 лет, вне зависимости от приоритетов разработанной программы обучения и вос</w:t>
      </w:r>
      <w:r>
        <w:softHyphen/>
        <w:t>питания и контингента детей. Это достигается путем использования обще</w:t>
      </w:r>
      <w:r>
        <w:softHyphen/>
        <w:t>принятых критериев развития детей данного возраста и уровневым подхо</w:t>
      </w:r>
      <w:r>
        <w:softHyphen/>
        <w:t>дом к оценке достижений ребенка по принципу: чем ниже балл, тем боль</w:t>
      </w:r>
      <w:r>
        <w:softHyphen/>
        <w:t>ше проблем в развитии ребенка или организации педагогического процесса в группе детей. Система мониторинга содержит 5 образовательных облас</w:t>
      </w:r>
      <w:r>
        <w:softHyphen/>
        <w:t>тей, соответствующих Федеральному государственному образовательно</w:t>
      </w:r>
      <w:r>
        <w:softHyphen/>
        <w:t>му стандарту дошкольного образования, приказ Министерства образования и науки № 1155 от 17 октября 2013 года: «Социально-коммуникативное раз</w:t>
      </w:r>
      <w:r>
        <w:softHyphen/>
        <w:t>витие», «Познавательное развитие», «Речевое развитие», «Художественно- эстетическое развитие», «Физическое развитие», что позволяет комплексно оценить качество образовательной деятельности в группе и при необходимо</w:t>
      </w:r>
      <w:r>
        <w:softHyphen/>
        <w:t>сти индивидуализировать его для достижения достаточного уровня освоения каждым ребенком содержания образовательной программы учреждения.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  <w:r>
        <w:t>Оценка педагогического процесса связана с уровнем овладения каждым ребенком необходимыми навыками-и умениями по образовательным областям:</w:t>
      </w:r>
    </w:p>
    <w:p w:rsidR="00722689" w:rsidRDefault="00722689" w:rsidP="00C839FF">
      <w:pPr>
        <w:pStyle w:val="1"/>
        <w:numPr>
          <w:ilvl w:val="0"/>
          <w:numId w:val="1"/>
        </w:numPr>
        <w:shd w:val="clear" w:color="auto" w:fill="auto"/>
        <w:tabs>
          <w:tab w:val="left" w:pos="577"/>
        </w:tabs>
        <w:spacing w:line="250" w:lineRule="exact"/>
        <w:ind w:left="20" w:right="20" w:firstLine="360"/>
        <w:jc w:val="both"/>
      </w:pPr>
      <w:r>
        <w:t>балл — ребенок не может выполнить все параметры оценки, помощь взрослого не принимает;</w:t>
      </w:r>
    </w:p>
    <w:p w:rsidR="00722689" w:rsidRDefault="00722689" w:rsidP="00C839FF">
      <w:pPr>
        <w:pStyle w:val="1"/>
        <w:numPr>
          <w:ilvl w:val="0"/>
          <w:numId w:val="1"/>
        </w:numPr>
        <w:shd w:val="clear" w:color="auto" w:fill="auto"/>
        <w:tabs>
          <w:tab w:val="left" w:pos="558"/>
        </w:tabs>
        <w:spacing w:line="250" w:lineRule="exact"/>
        <w:ind w:left="20" w:right="20" w:firstLine="360"/>
        <w:jc w:val="both"/>
      </w:pPr>
      <w:r>
        <w:t>балла — ребенок с помощью взрослого выполняет некоторые парамет</w:t>
      </w:r>
      <w:r>
        <w:softHyphen/>
        <w:t>ры оценки;</w:t>
      </w:r>
    </w:p>
    <w:p w:rsidR="00722689" w:rsidRDefault="00722689" w:rsidP="00C839FF">
      <w:pPr>
        <w:pStyle w:val="1"/>
        <w:numPr>
          <w:ilvl w:val="0"/>
          <w:numId w:val="1"/>
        </w:numPr>
        <w:shd w:val="clear" w:color="auto" w:fill="auto"/>
        <w:tabs>
          <w:tab w:val="left" w:pos="562"/>
        </w:tabs>
        <w:spacing w:line="250" w:lineRule="exact"/>
        <w:ind w:left="20" w:right="20" w:firstLine="360"/>
        <w:jc w:val="both"/>
      </w:pPr>
      <w:r>
        <w:t>балла — ребенок выполняет все параметры оценки с частичной помо</w:t>
      </w:r>
      <w:r>
        <w:softHyphen/>
        <w:t>щью взрослого;</w:t>
      </w:r>
    </w:p>
    <w:p w:rsidR="00722689" w:rsidRDefault="00722689" w:rsidP="00C839FF">
      <w:pPr>
        <w:pStyle w:val="1"/>
        <w:numPr>
          <w:ilvl w:val="0"/>
          <w:numId w:val="1"/>
        </w:numPr>
        <w:shd w:val="clear" w:color="auto" w:fill="auto"/>
        <w:tabs>
          <w:tab w:val="left" w:pos="577"/>
        </w:tabs>
        <w:spacing w:line="250" w:lineRule="exact"/>
        <w:ind w:left="20" w:right="20" w:firstLine="360"/>
        <w:jc w:val="both"/>
      </w:pPr>
      <w:r>
        <w:t>балла — ребенок выполняет самостоятельно и с частичной помощью взрослого все параметры оценки;</w:t>
      </w:r>
    </w:p>
    <w:p w:rsidR="00722689" w:rsidRDefault="00722689" w:rsidP="00C839FF">
      <w:pPr>
        <w:pStyle w:val="1"/>
        <w:numPr>
          <w:ilvl w:val="0"/>
          <w:numId w:val="1"/>
        </w:numPr>
        <w:shd w:val="clear" w:color="auto" w:fill="auto"/>
        <w:tabs>
          <w:tab w:val="left" w:pos="543"/>
        </w:tabs>
        <w:spacing w:line="250" w:lineRule="exact"/>
        <w:ind w:left="20" w:firstLine="360"/>
        <w:jc w:val="both"/>
      </w:pPr>
      <w:r>
        <w:t>баллов — ребенок выполняет все параметры оценки самостоятельно.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firstLine="360"/>
        <w:jc w:val="both"/>
      </w:pPr>
      <w:r>
        <w:t>Таблицы педагогической диагностики заполняются дважды в год, если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/>
        <w:jc w:val="both"/>
      </w:pPr>
      <w:r>
        <w:t>другое не предусмотрено в образовательной организации, — в начале и кон</w:t>
      </w:r>
      <w: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/>
        <w:jc w:val="both"/>
      </w:pPr>
      <w:r>
        <w:rPr>
          <w:rStyle w:val="a0"/>
          <w:spacing w:val="-1"/>
        </w:rPr>
        <w:t>Этап 1.</w:t>
      </w:r>
      <w:r>
        <w:t xml:space="preserve"> Напротив фамилии и имени каждого ребенка проставляются бал</w:t>
      </w:r>
      <w:r>
        <w:softHyphen/>
        <w:t>лы в каждой ячейке указанного параметра, по которым затем считается ито</w:t>
      </w:r>
      <w:r>
        <w:softHyphen/>
      </w:r>
      <w:r w:rsidRPr="00C839FF">
        <w:t xml:space="preserve"> </w:t>
      </w:r>
      <w:r>
        <w:t>говый показатель по каждому ребенку (среднее значение = все баллы сложить (по строке) и разделить на количество параметров, округлять до десятых до</w:t>
      </w:r>
      <w:r>
        <w:softHyphen/>
        <w:t>лей). Этот показатель необходим для написания характеристики на конкрет</w:t>
      </w:r>
      <w:r>
        <w:softHyphen/>
        <w:t>ного ребенка и проведения индивидуального учета промежуточных результа</w:t>
      </w:r>
      <w:r>
        <w:softHyphen/>
        <w:t>тов освоения общеобразовательной программы.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80"/>
        <w:jc w:val="both"/>
      </w:pPr>
      <w:r>
        <w:rPr>
          <w:rStyle w:val="a0"/>
          <w:spacing w:val="-1"/>
        </w:rPr>
        <w:t>Этап 2.</w:t>
      </w:r>
      <w:r>
        <w:t xml:space="preserve"> Когда все дети прошли диагностику, тогда подсчитывается итого</w:t>
      </w:r>
      <w:r>
        <w:softHyphen/>
        <w:t>вый показатель по группе (среднее значение = все баллы сложить (по столб</w:t>
      </w:r>
      <w:r>
        <w:softHyphen/>
        <w:t>цу) и разделить на количество параметров, округлять до десятых долей). Этот показатель необходим для описания общегрупповых тенденций (в группах компенсирующей направленности — для подготовки к групповому медико- психолого-педагогическому совещанию), а также для ведения учета обще</w:t>
      </w:r>
      <w:r>
        <w:softHyphen/>
        <w:t>групповых промежуточных результатов освоения общеобразовательной про</w:t>
      </w:r>
      <w:r>
        <w:softHyphen/>
        <w:t>граммы.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80"/>
        <w:jc w:val="both"/>
      </w:pPr>
      <w: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>
        <w:softHyphen/>
        <w:t>тей с проблемами в развитии. Это позволяет своевременно разрабатывать для детей индивидуальные образовательные маршруты и оперативно осуществ</w:t>
      </w:r>
      <w:r>
        <w:softHyphen/>
        <w:t>лять психолого-методическую поддержку педагогов. Нормативными вари</w:t>
      </w:r>
      <w:r>
        <w:softHyphen/>
        <w:t>антами развития можно считать средние значения по каждому ребенку или общегрупповому параметру развития больше 3,8. Эти же цараметры в интер</w:t>
      </w:r>
      <w:r>
        <w:softHyphen/>
        <w:t>вале средних значений от 2,3 до 3,7 можно считать показателями проблем в развитии ребенка социального и/или органического генеза, а также незначи</w:t>
      </w:r>
      <w:r>
        <w:softHyphen/>
        <w:t>тельные трудности организации педагогического процесса в группе. Средние значения менее 2,2 будут свидетельствовать о выраженном несоответствии развития ребенка возрасту, а также необходимости корректировки педагоги</w:t>
      </w:r>
      <w:r>
        <w:softHyphen/>
        <w:t>ческого процесса в группе по данному параметру \ данной образовательной области. (</w:t>
      </w:r>
      <w:r>
        <w:rPr>
          <w:rStyle w:val="a0"/>
          <w:spacing w:val="-1"/>
        </w:rPr>
        <w:t>Указанные интервалы средних значений носят рекомендательный характер, так как получены с помощью применяемых в психолого-педагогических исследованиях психометрических процедур, и будут уточняться по мере поступления результатов мониторинга детей данного возраста.)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80"/>
        <w:jc w:val="both"/>
      </w:pPr>
      <w:r>
        <w:t>Наличие математической обработки результатов педагогической диагно</w:t>
      </w:r>
      <w:r>
        <w:softHyphen/>
        <w:t>стики образовательного процесса оптимизирует хранение и сравнение ре</w:t>
      </w:r>
      <w:r>
        <w:softHyphen/>
        <w:t>зультатов каждого ребенка и позволяет своевременно оптимизировать педа</w:t>
      </w:r>
      <w:r>
        <w:softHyphen/>
        <w:t>гогический процесс в группе детей образовательной организации.</w:t>
      </w: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Pr="00412E65" w:rsidRDefault="00722689" w:rsidP="00371D5A">
      <w:pPr>
        <w:pStyle w:val="1"/>
        <w:shd w:val="clear" w:color="auto" w:fill="auto"/>
        <w:spacing w:line="250" w:lineRule="exact"/>
        <w:ind w:left="20" w:right="20" w:firstLine="360"/>
        <w:jc w:val="center"/>
        <w:rPr>
          <w:b/>
        </w:rPr>
      </w:pPr>
      <w:r w:rsidRPr="00412E65">
        <w:rPr>
          <w:sz w:val="24"/>
          <w:szCs w:val="24"/>
        </w:rPr>
        <w:t>Образовательная область «Социально-коммуникативное развитие»</w:t>
      </w:r>
      <w:r>
        <w:rPr>
          <w:b/>
        </w:rPr>
        <w:t xml:space="preserve"> </w:t>
      </w:r>
      <w:r>
        <w:rPr>
          <w:color w:val="000000"/>
          <w:sz w:val="24"/>
          <w:szCs w:val="23"/>
        </w:rPr>
        <w:t>(2 – 3 год жизни)</w:t>
      </w:r>
    </w:p>
    <w:p w:rsidR="00722689" w:rsidRDefault="00722689" w:rsidP="00412E65">
      <w:pPr>
        <w:pStyle w:val="1"/>
        <w:shd w:val="clear" w:color="auto" w:fill="auto"/>
        <w:spacing w:line="250" w:lineRule="exact"/>
        <w:ind w:right="20"/>
        <w:jc w:val="both"/>
      </w:pPr>
    </w:p>
    <w:tbl>
      <w:tblPr>
        <w:tblW w:w="16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"/>
        <w:gridCol w:w="1409"/>
        <w:gridCol w:w="1122"/>
        <w:gridCol w:w="891"/>
        <w:gridCol w:w="1122"/>
        <w:gridCol w:w="891"/>
        <w:gridCol w:w="1122"/>
        <w:gridCol w:w="891"/>
        <w:gridCol w:w="1122"/>
        <w:gridCol w:w="891"/>
        <w:gridCol w:w="1122"/>
        <w:gridCol w:w="891"/>
        <w:gridCol w:w="1122"/>
        <w:gridCol w:w="891"/>
        <w:gridCol w:w="1122"/>
        <w:gridCol w:w="908"/>
      </w:tblGrid>
      <w:tr w:rsidR="00722689" w:rsidTr="00B80F0B">
        <w:tc>
          <w:tcPr>
            <w:tcW w:w="499" w:type="dxa"/>
            <w:vMerge w:val="restart"/>
          </w:tcPr>
          <w:p w:rsidR="00722689" w:rsidRDefault="00722689" w:rsidP="00B80F0B">
            <w:pPr>
              <w:pStyle w:val="20"/>
              <w:shd w:val="clear" w:color="auto" w:fill="auto"/>
              <w:spacing w:line="197" w:lineRule="exact"/>
              <w:rPr>
                <w:rStyle w:val="21"/>
              </w:rPr>
            </w:pPr>
            <w:r>
              <w:t xml:space="preserve">№ </w:t>
            </w:r>
            <w:r>
              <w:rPr>
                <w:rStyle w:val="21"/>
              </w:rPr>
              <w:t>п/п</w:t>
            </w:r>
          </w:p>
          <w:p w:rsidR="00722689" w:rsidRDefault="00722689" w:rsidP="00B80F0B">
            <w:pPr>
              <w:pStyle w:val="20"/>
              <w:shd w:val="clear" w:color="auto" w:fill="auto"/>
              <w:spacing w:line="197" w:lineRule="exact"/>
              <w:rPr>
                <w:rStyle w:val="21"/>
              </w:rPr>
            </w:pPr>
          </w:p>
          <w:p w:rsidR="00722689" w:rsidRDefault="00722689" w:rsidP="00B80F0B">
            <w:pPr>
              <w:pStyle w:val="20"/>
              <w:shd w:val="clear" w:color="auto" w:fill="auto"/>
              <w:spacing w:line="197" w:lineRule="exact"/>
            </w:pPr>
          </w:p>
        </w:tc>
        <w:tc>
          <w:tcPr>
            <w:tcW w:w="1409" w:type="dxa"/>
            <w:vMerge w:val="restart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-66" w:right="-164"/>
            </w:pPr>
            <w:r>
              <w:t>ФИО ребенка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Может играть рядом, не мешать другим де</w:t>
            </w:r>
            <w:r>
              <w:softHyphen/>
              <w:t>тям, подражать дей</w:t>
            </w:r>
            <w:r>
              <w:softHyphen/>
              <w:t>ствиям сверстника</w:t>
            </w:r>
          </w:p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 взрослого. Проявляет интерес к совместным играм со сверстниками и взрос</w:t>
            </w:r>
            <w:r>
              <w:softHyphen/>
              <w:t>лым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both"/>
            </w:pPr>
            <w:r>
              <w:t>Общается в диалоге с воспитателем. Может поделиться информа</w:t>
            </w:r>
            <w:r>
              <w:softHyphen/>
              <w:t>цией, пожаловаться на неудобство и действия сверстника. Обраща</w:t>
            </w:r>
            <w:r>
              <w:softHyphen/>
              <w:t>ется с речью к сверст</w:t>
            </w:r>
            <w:r>
              <w:softHyphen/>
              <w:t>нику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Следит за действиями героев кукольного те</w:t>
            </w:r>
            <w:r>
              <w:softHyphen/>
              <w:t>атра. Рассматривает иллюстрации в знако</w:t>
            </w:r>
            <w:r>
              <w:softHyphen/>
              <w:t>мых книжках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202" w:lineRule="exact"/>
              <w:jc w:val="center"/>
            </w:pPr>
            <w:r>
              <w:t>Слушает стихи, сказки, небольшие рассказы без наглядного сопро</w:t>
            </w:r>
            <w:r>
              <w:softHyphen/>
              <w:t>вождения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both"/>
            </w:pPr>
            <w:r>
              <w:t>Наблюдает за тру</w:t>
            </w:r>
            <w:r>
              <w:softHyphen/>
              <w:t>довыми процессами воспитателя в уголке природы. Выполняет простейшие трудовые действия</w:t>
            </w:r>
          </w:p>
        </w:tc>
        <w:tc>
          <w:tcPr>
            <w:tcW w:w="2013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both"/>
            </w:pPr>
            <w:r>
              <w:t>Проявляет отрицатель</w:t>
            </w:r>
            <w:r>
              <w:softHyphen/>
              <w:t>ное отношение к пори</w:t>
            </w:r>
            <w:r>
              <w:softHyphen/>
              <w:t>цаемым личностным качествам сверстни</w:t>
            </w:r>
            <w:r>
              <w:softHyphen/>
              <w:t>ков. Проявляет эле</w:t>
            </w:r>
            <w:r>
              <w:softHyphen/>
              <w:t>ментарные правила вежливости</w:t>
            </w:r>
          </w:p>
        </w:tc>
        <w:tc>
          <w:tcPr>
            <w:tcW w:w="2030" w:type="dxa"/>
            <w:gridSpan w:val="2"/>
          </w:tcPr>
          <w:p w:rsidR="00722689" w:rsidRDefault="00722689" w:rsidP="00B80F0B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Итоговый показатель по каждому ребенку (среднее значение)</w:t>
            </w:r>
          </w:p>
        </w:tc>
      </w:tr>
      <w:tr w:rsidR="00722689" w:rsidTr="00B80F0B">
        <w:tc>
          <w:tcPr>
            <w:tcW w:w="499" w:type="dxa"/>
            <w:vMerge/>
          </w:tcPr>
          <w:p w:rsidR="00722689" w:rsidRPr="00CE0194" w:rsidRDefault="00722689" w:rsidP="00371D5A"/>
        </w:tc>
        <w:tc>
          <w:tcPr>
            <w:tcW w:w="1409" w:type="dxa"/>
            <w:vMerge/>
          </w:tcPr>
          <w:p w:rsidR="00722689" w:rsidRPr="00CE0194" w:rsidRDefault="00722689" w:rsidP="00371D5A"/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00"/>
            </w:pPr>
            <w:r>
              <w:t>Май</w:t>
            </w: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120"/>
            </w:pPr>
            <w:r>
              <w:t>Сентябрь</w:t>
            </w: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40" w:lineRule="auto"/>
              <w:ind w:left="320"/>
            </w:pPr>
            <w:r>
              <w:t>Май</w:t>
            </w: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2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3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4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5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6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7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8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9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10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11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12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13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14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15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16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17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18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19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20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49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  <w:r>
              <w:t>21</w:t>
            </w:r>
          </w:p>
        </w:tc>
        <w:tc>
          <w:tcPr>
            <w:tcW w:w="1409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  <w:tr w:rsidR="00722689" w:rsidTr="00B80F0B">
        <w:tc>
          <w:tcPr>
            <w:tcW w:w="1908" w:type="dxa"/>
            <w:gridSpan w:val="2"/>
          </w:tcPr>
          <w:p w:rsidR="00722689" w:rsidRPr="00B80F0B" w:rsidRDefault="00722689" w:rsidP="00B80F0B">
            <w:pPr>
              <w:pStyle w:val="1"/>
              <w:shd w:val="clear" w:color="auto" w:fill="auto"/>
              <w:spacing w:line="240" w:lineRule="auto"/>
              <w:ind w:right="20"/>
              <w:jc w:val="both"/>
              <w:rPr>
                <w:sz w:val="16"/>
                <w:szCs w:val="16"/>
              </w:rPr>
            </w:pPr>
            <w:r w:rsidRPr="00B80F0B">
              <w:rPr>
                <w:sz w:val="16"/>
                <w:szCs w:val="16"/>
              </w:rPr>
              <w:t>Итоговый показатель по группе (среднее значение)</w:t>
            </w:r>
          </w:p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891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1122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  <w:tc>
          <w:tcPr>
            <w:tcW w:w="908" w:type="dxa"/>
          </w:tcPr>
          <w:p w:rsidR="00722689" w:rsidRDefault="00722689" w:rsidP="00B80F0B">
            <w:pPr>
              <w:pStyle w:val="1"/>
              <w:shd w:val="clear" w:color="auto" w:fill="auto"/>
              <w:spacing w:line="250" w:lineRule="exact"/>
              <w:ind w:right="20"/>
              <w:jc w:val="both"/>
            </w:pPr>
          </w:p>
        </w:tc>
      </w:tr>
    </w:tbl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 w:rsidP="00C839FF">
      <w:pPr>
        <w:pStyle w:val="1"/>
        <w:shd w:val="clear" w:color="auto" w:fill="auto"/>
        <w:spacing w:line="250" w:lineRule="exact"/>
        <w:ind w:left="20" w:right="20" w:firstLine="360"/>
        <w:jc w:val="both"/>
      </w:pPr>
    </w:p>
    <w:p w:rsidR="00722689" w:rsidRDefault="00722689"/>
    <w:p w:rsidR="00722689" w:rsidRPr="00412E65" w:rsidRDefault="00722689" w:rsidP="00412E65">
      <w:pPr>
        <w:spacing w:line="190" w:lineRule="exact"/>
        <w:jc w:val="center"/>
        <w:rPr>
          <w:rFonts w:ascii="Times New Roman" w:hAnsi="Times New Roman"/>
          <w:b/>
          <w:sz w:val="24"/>
          <w:szCs w:val="24"/>
        </w:rPr>
      </w:pPr>
      <w:r w:rsidRPr="00412E65">
        <w:rPr>
          <w:rStyle w:val="100"/>
          <w:b w:val="0"/>
          <w:sz w:val="24"/>
          <w:szCs w:val="24"/>
        </w:rPr>
        <w:t>Образовательная область «Познавательное развитие»</w:t>
      </w:r>
      <w:r w:rsidRPr="00412E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E65">
        <w:rPr>
          <w:rFonts w:ascii="Times New Roman" w:hAnsi="Times New Roman"/>
          <w:color w:val="000000"/>
          <w:sz w:val="24"/>
          <w:szCs w:val="24"/>
        </w:rPr>
        <w:t>(2 – 3</w:t>
      </w:r>
      <w:r w:rsidRPr="00412E65">
        <w:rPr>
          <w:rFonts w:ascii="Times New Roman" w:hAnsi="Times New Roman"/>
          <w:color w:val="000000"/>
          <w:spacing w:val="3"/>
          <w:sz w:val="24"/>
          <w:szCs w:val="24"/>
        </w:rPr>
        <w:t xml:space="preserve"> год жизни)</w:t>
      </w:r>
    </w:p>
    <w:tbl>
      <w:tblPr>
        <w:tblW w:w="15804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89"/>
        <w:gridCol w:w="1008"/>
        <w:gridCol w:w="953"/>
        <w:gridCol w:w="835"/>
        <w:gridCol w:w="965"/>
        <w:gridCol w:w="835"/>
        <w:gridCol w:w="965"/>
        <w:gridCol w:w="835"/>
        <w:gridCol w:w="965"/>
        <w:gridCol w:w="840"/>
        <w:gridCol w:w="960"/>
        <w:gridCol w:w="840"/>
        <w:gridCol w:w="960"/>
        <w:gridCol w:w="840"/>
        <w:gridCol w:w="960"/>
        <w:gridCol w:w="845"/>
        <w:gridCol w:w="955"/>
        <w:gridCol w:w="854"/>
      </w:tblGrid>
      <w:tr w:rsidR="00722689" w:rsidRPr="00CE0194" w:rsidTr="00461B41">
        <w:trPr>
          <w:trHeight w:val="1142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</w:pPr>
            <w:r>
              <w:t>№ п/п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after="60" w:line="240" w:lineRule="auto"/>
              <w:ind w:left="260"/>
            </w:pPr>
            <w:r>
              <w:t>ФИО</w:t>
            </w:r>
          </w:p>
          <w:p w:rsidR="00722689" w:rsidRDefault="00722689" w:rsidP="00FE2516">
            <w:pPr>
              <w:pStyle w:val="1"/>
              <w:shd w:val="clear" w:color="auto" w:fill="auto"/>
              <w:spacing w:before="60" w:line="240" w:lineRule="auto"/>
              <w:ind w:left="260"/>
            </w:pPr>
            <w:r>
              <w:t>ребенка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</w:pPr>
            <w:r>
              <w:t>Различает основные формы конструкто</w:t>
            </w:r>
            <w:r>
              <w:softHyphen/>
              <w:t>ра. Со взрослым со</w:t>
            </w:r>
            <w:r>
              <w:softHyphen/>
              <w:t>оружает постройки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jc w:val="center"/>
            </w:pPr>
            <w:r>
              <w:t>Знает назначение ка</w:t>
            </w:r>
            <w:r>
              <w:softHyphen/>
              <w:t>рандашей, фломасте</w:t>
            </w:r>
            <w:r>
              <w:softHyphen/>
              <w:t>ров, красок и кисти, клея, пластилина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ind w:right="60"/>
              <w:jc w:val="right"/>
            </w:pPr>
            <w:r>
              <w:t>Создаст простые предметы из разных материалов, обыг</w:t>
            </w:r>
            <w:r>
              <w:softHyphen/>
              <w:t>рывает совместно со взрослым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ind w:right="60"/>
              <w:jc w:val="right"/>
            </w:pPr>
            <w:r>
              <w:t>Узнает знакомые мелодии, вместе с взрослым подпева</w:t>
            </w:r>
            <w:r>
              <w:softHyphen/>
              <w:t>ет в песне музыкаль</w:t>
            </w:r>
            <w:r>
              <w:softHyphen/>
              <w:t>ные фразы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ind w:right="60"/>
              <w:jc w:val="right"/>
            </w:pPr>
            <w:r>
              <w:t>Проявляет актив</w:t>
            </w:r>
            <w:r>
              <w:softHyphen/>
              <w:t>ность при подпева- нии, выполнении танцевальных дви</w:t>
            </w:r>
            <w:r>
              <w:softHyphen/>
              <w:t>жений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ind w:right="60"/>
              <w:jc w:val="right"/>
            </w:pPr>
            <w:r>
              <w:t>Умеет выполнять движения: притопы</w:t>
            </w:r>
            <w:r>
              <w:softHyphen/>
              <w:t>вать ногой, хлопать в ладоши, поворачи</w:t>
            </w:r>
            <w:r>
              <w:softHyphen/>
              <w:t>вать кисти рук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jc w:val="center"/>
            </w:pPr>
            <w:r>
              <w:t>Умеет извлекать зву</w:t>
            </w:r>
            <w:r>
              <w:softHyphen/>
              <w:t>ки из музыкальных инструментов: по</w:t>
            </w:r>
            <w:r>
              <w:softHyphen/>
              <w:t>гремушки, бубен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jc w:val="center"/>
            </w:pPr>
            <w:r>
              <w:t>Итоговый показа</w:t>
            </w:r>
            <w:r>
              <w:softHyphen/>
              <w:t>тель по каждому ре</w:t>
            </w:r>
            <w:r>
              <w:softHyphen/>
              <w:t>бенку (среднее зна</w:t>
            </w:r>
            <w:r>
              <w:softHyphen/>
              <w:t>чение)</w:t>
            </w:r>
          </w:p>
        </w:tc>
      </w:tr>
      <w:tr w:rsidR="00722689" w:rsidRPr="00CE0194" w:rsidTr="00461B41">
        <w:trPr>
          <w:trHeight w:val="226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80"/>
            </w:pPr>
            <w:r>
              <w:t>Май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40"/>
              <w:shd w:val="clear" w:color="auto" w:fill="auto"/>
              <w:spacing w:line="240" w:lineRule="auto"/>
              <w:ind w:left="220"/>
            </w:pPr>
            <w:r>
              <w:t>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83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20"/>
              <w:shd w:val="clear" w:color="auto" w:fill="auto"/>
              <w:spacing w:line="202" w:lineRule="exact"/>
            </w:pPr>
            <w:r>
              <w:t>Итоговый пока</w:t>
            </w:r>
            <w:r>
              <w:softHyphen/>
              <w:t>затель по группе (среднее значе</w:t>
            </w:r>
            <w:r>
              <w:softHyphen/>
              <w:t>ние)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</w:tbl>
    <w:p w:rsidR="00722689" w:rsidRDefault="00722689"/>
    <w:p w:rsidR="00722689" w:rsidRPr="00461B41" w:rsidRDefault="00722689" w:rsidP="00461B41">
      <w:pPr>
        <w:spacing w:line="190" w:lineRule="exact"/>
        <w:jc w:val="center"/>
        <w:rPr>
          <w:b/>
          <w:sz w:val="24"/>
          <w:szCs w:val="24"/>
        </w:rPr>
      </w:pPr>
      <w:r w:rsidRPr="00461B41">
        <w:rPr>
          <w:rStyle w:val="100"/>
          <w:b w:val="0"/>
          <w:sz w:val="24"/>
          <w:szCs w:val="24"/>
        </w:rPr>
        <w:t>Образовательная область «Речевое развитие»</w:t>
      </w:r>
      <w:r w:rsidRPr="00461B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61B41">
        <w:rPr>
          <w:rFonts w:ascii="Times New Roman" w:hAnsi="Times New Roman"/>
          <w:color w:val="000000"/>
          <w:sz w:val="24"/>
          <w:szCs w:val="24"/>
        </w:rPr>
        <w:t>(2 – 3</w:t>
      </w:r>
      <w:r w:rsidRPr="00461B41">
        <w:rPr>
          <w:rFonts w:ascii="Times New Roman" w:hAnsi="Times New Roman"/>
          <w:color w:val="000000"/>
          <w:spacing w:val="3"/>
          <w:sz w:val="24"/>
          <w:szCs w:val="24"/>
        </w:rPr>
        <w:t xml:space="preserve"> год жизни)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509"/>
        <w:gridCol w:w="1363"/>
        <w:gridCol w:w="1272"/>
        <w:gridCol w:w="1277"/>
        <w:gridCol w:w="1272"/>
        <w:gridCol w:w="1272"/>
        <w:gridCol w:w="1272"/>
        <w:gridCol w:w="1277"/>
        <w:gridCol w:w="1277"/>
        <w:gridCol w:w="1272"/>
        <w:gridCol w:w="1272"/>
        <w:gridCol w:w="1286"/>
      </w:tblGrid>
      <w:tr w:rsidR="00722689" w:rsidRPr="00CE0194" w:rsidTr="00FE2516">
        <w:trPr>
          <w:trHeight w:val="63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ind w:left="80"/>
            </w:pPr>
            <w:r>
              <w:t>№ п/п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80"/>
            </w:pPr>
            <w:r>
              <w:t>ФИО ребенка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jc w:val="center"/>
            </w:pPr>
            <w:r>
              <w:t>Сопровождает речью игровые и бытовые действия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jc w:val="both"/>
            </w:pPr>
            <w:r>
              <w:t>По просьбе взрослого проговари</w:t>
            </w:r>
            <w:r>
              <w:softHyphen/>
              <w:t>вает слова, небольшие фразы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after="60" w:line="240" w:lineRule="auto"/>
              <w:ind w:left="100"/>
            </w:pPr>
            <w:r>
              <w:t>Отвечает на простейшие вопросы</w:t>
            </w:r>
          </w:p>
          <w:p w:rsidR="00722689" w:rsidRDefault="00722689" w:rsidP="00FE2516">
            <w:pPr>
              <w:pStyle w:val="1"/>
              <w:shd w:val="clear" w:color="auto" w:fill="auto"/>
              <w:spacing w:before="60" w:line="240" w:lineRule="auto"/>
              <w:ind w:left="100"/>
            </w:pPr>
            <w:r>
              <w:t>(«Кто?», «Что?», «Что делает?»)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Может рассказать об изображен</w:t>
            </w:r>
            <w:r>
              <w:softHyphen/>
              <w:t>ном на картинке, об игрушке, о событии из личного опыта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jc w:val="both"/>
            </w:pPr>
            <w:r>
              <w:t>Итоговый показатель по каждо</w:t>
            </w:r>
            <w:r>
              <w:softHyphen/>
              <w:t>му ребенку (среднее значение)</w:t>
            </w:r>
          </w:p>
        </w:tc>
      </w:tr>
      <w:tr w:rsidR="00722689" w:rsidRPr="00CE0194" w:rsidTr="00FE2516">
        <w:trPr>
          <w:trHeight w:val="226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20"/>
            </w:pPr>
            <w:r>
              <w:t>сентябрь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00"/>
            </w:pPr>
            <w:r>
              <w:t>май</w:t>
            </w: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648"/>
        </w:trPr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jc w:val="both"/>
            </w:pPr>
            <w:r>
              <w:t>Итоговый показатель по группе (среднее значе</w:t>
            </w:r>
            <w:r>
              <w:softHyphen/>
              <w:t>ние)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</w:tbl>
    <w:p w:rsidR="00722689" w:rsidRDefault="00722689"/>
    <w:p w:rsidR="00722689" w:rsidRDefault="00722689"/>
    <w:p w:rsidR="00722689" w:rsidRDefault="00722689" w:rsidP="00FE2516"/>
    <w:p w:rsidR="00722689" w:rsidRPr="00461B41" w:rsidRDefault="00722689" w:rsidP="00461B41">
      <w:pPr>
        <w:pStyle w:val="11"/>
        <w:shd w:val="clear" w:color="auto" w:fill="auto"/>
        <w:spacing w:after="0" w:line="240" w:lineRule="auto"/>
        <w:ind w:left="4080"/>
        <w:rPr>
          <w:color w:val="000000"/>
          <w:spacing w:val="3"/>
          <w:sz w:val="24"/>
          <w:szCs w:val="24"/>
        </w:rPr>
      </w:pPr>
      <w:r w:rsidRPr="00461B41">
        <w:rPr>
          <w:sz w:val="24"/>
          <w:szCs w:val="24"/>
        </w:rPr>
        <w:t>Образовательная область «Художественно-эстетическое развитие»</w:t>
      </w:r>
      <w:r w:rsidRPr="00461B41">
        <w:rPr>
          <w:color w:val="000000"/>
          <w:sz w:val="24"/>
          <w:szCs w:val="24"/>
        </w:rPr>
        <w:t xml:space="preserve"> (2 – 3</w:t>
      </w:r>
      <w:r w:rsidRPr="00461B41">
        <w:rPr>
          <w:color w:val="000000"/>
          <w:spacing w:val="3"/>
          <w:sz w:val="24"/>
          <w:szCs w:val="24"/>
        </w:rPr>
        <w:t xml:space="preserve"> год жизни)</w:t>
      </w:r>
    </w:p>
    <w:p w:rsidR="00722689" w:rsidRPr="00461B41" w:rsidRDefault="00722689" w:rsidP="00461B41">
      <w:pPr>
        <w:pStyle w:val="11"/>
        <w:shd w:val="clear" w:color="auto" w:fill="auto"/>
        <w:spacing w:after="0" w:line="240" w:lineRule="auto"/>
        <w:ind w:left="4080"/>
        <w:rPr>
          <w:sz w:val="24"/>
          <w:szCs w:val="24"/>
        </w:rPr>
      </w:pPr>
    </w:p>
    <w:tbl>
      <w:tblPr>
        <w:tblW w:w="1557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89"/>
        <w:gridCol w:w="1008"/>
        <w:gridCol w:w="953"/>
        <w:gridCol w:w="835"/>
        <w:gridCol w:w="965"/>
        <w:gridCol w:w="835"/>
        <w:gridCol w:w="910"/>
        <w:gridCol w:w="835"/>
        <w:gridCol w:w="1020"/>
        <w:gridCol w:w="840"/>
        <w:gridCol w:w="960"/>
        <w:gridCol w:w="840"/>
        <w:gridCol w:w="835"/>
        <w:gridCol w:w="835"/>
        <w:gridCol w:w="835"/>
        <w:gridCol w:w="840"/>
        <w:gridCol w:w="835"/>
        <w:gridCol w:w="1003"/>
      </w:tblGrid>
      <w:tr w:rsidR="00722689" w:rsidRPr="00CE0194" w:rsidTr="00461B41">
        <w:trPr>
          <w:trHeight w:val="1133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</w:pPr>
            <w:r>
              <w:t>№ п/п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spacing w:line="202" w:lineRule="exact"/>
              <w:ind w:right="260"/>
              <w:jc w:val="right"/>
            </w:pPr>
            <w:r>
              <w:t>ФИО ребенка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</w:pPr>
            <w:r>
              <w:t>Различает основные формы конструкто</w:t>
            </w:r>
            <w:r>
              <w:softHyphen/>
              <w:t>ра. Со взрослым со</w:t>
            </w:r>
            <w:r>
              <w:softHyphen/>
              <w:t>оружает постройки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jc w:val="center"/>
            </w:pPr>
            <w:r>
              <w:t>Знает назначение ка</w:t>
            </w:r>
            <w:r>
              <w:softHyphen/>
              <w:t>рандашей, фломасте</w:t>
            </w:r>
            <w:r>
              <w:softHyphen/>
              <w:t>ров, красок и кисти, клея, пластилина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ind w:right="60"/>
              <w:jc w:val="right"/>
            </w:pPr>
            <w:r>
              <w:t>Создает простые предметы из разных материалов, обыг</w:t>
            </w:r>
            <w:r>
              <w:softHyphen/>
              <w:t>рывает совместно со взрослым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ind w:right="60"/>
              <w:jc w:val="right"/>
            </w:pPr>
            <w:r>
              <w:t>Узнает знакомые мелодии, вместе с взрослым подпева</w:t>
            </w:r>
            <w:r>
              <w:softHyphen/>
              <w:t>ет в песне музыкаль</w:t>
            </w:r>
            <w:r>
              <w:softHyphen/>
              <w:t>ные фразы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ind w:right="60"/>
              <w:jc w:val="right"/>
            </w:pPr>
            <w:r>
              <w:t>Проявляет актив</w:t>
            </w:r>
            <w:r>
              <w:softHyphen/>
              <w:t>ность при подпева- нии, выполнении танцевальных дви</w:t>
            </w:r>
            <w:r>
              <w:softHyphen/>
              <w:t>жений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ind w:right="40"/>
              <w:jc w:val="right"/>
            </w:pPr>
            <w:r>
              <w:t>Умеет выполнять движения: притопы</w:t>
            </w:r>
            <w:r>
              <w:softHyphen/>
              <w:t>вать ногой, хлопать в ладоши, поворачи</w:t>
            </w:r>
            <w:r>
              <w:softHyphen/>
              <w:t>вать кисти рук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jc w:val="center"/>
            </w:pPr>
            <w:r>
              <w:t>Умеет извлекать зву</w:t>
            </w:r>
            <w:r>
              <w:softHyphen/>
              <w:t>ки из музыкальных инструментов: по</w:t>
            </w:r>
            <w:r>
              <w:softHyphen/>
              <w:t>гремушки, бубен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1"/>
              <w:shd w:val="clear" w:color="auto" w:fill="auto"/>
              <w:spacing w:line="202" w:lineRule="exact"/>
              <w:ind w:left="80"/>
            </w:pPr>
            <w:r>
              <w:t>Итоговый тель показатель по каждому ребенку (среднее значение)</w:t>
            </w:r>
          </w:p>
        </w:tc>
      </w:tr>
      <w:tr w:rsidR="00722689" w:rsidRPr="00CE0194" w:rsidTr="00461B41">
        <w:trPr>
          <w:trHeight w:val="226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/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/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6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6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6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6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2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Май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B302E4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461B41">
              <w:rPr>
                <w:sz w:val="18"/>
                <w:szCs w:val="18"/>
              </w:rPr>
              <w:t>Сентябрь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461B41" w:rsidRDefault="00722689" w:rsidP="00461B4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B41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  <w:tr w:rsidR="00722689" w:rsidRPr="00CE0194" w:rsidTr="00461B41">
        <w:trPr>
          <w:trHeight w:val="840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B302E4">
            <w:pPr>
              <w:pStyle w:val="20"/>
              <w:shd w:val="clear" w:color="auto" w:fill="auto"/>
              <w:spacing w:line="197" w:lineRule="exact"/>
            </w:pPr>
            <w:r>
              <w:t>Итоговый пока</w:t>
            </w:r>
            <w:r>
              <w:softHyphen/>
              <w:t>затель по группе (среднее значе</w:t>
            </w:r>
            <w:r>
              <w:softHyphen/>
              <w:t>ние)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B302E4">
            <w:pPr>
              <w:rPr>
                <w:sz w:val="10"/>
                <w:szCs w:val="10"/>
              </w:rPr>
            </w:pPr>
          </w:p>
        </w:tc>
      </w:tr>
    </w:tbl>
    <w:p w:rsidR="00722689" w:rsidRDefault="00722689"/>
    <w:p w:rsidR="00722689" w:rsidRDefault="00722689" w:rsidP="00FE2516">
      <w:pPr>
        <w:spacing w:line="190" w:lineRule="exact"/>
        <w:jc w:val="center"/>
        <w:rPr>
          <w:rStyle w:val="a3"/>
        </w:rPr>
      </w:pPr>
      <w:r w:rsidRPr="00F96328">
        <w:rPr>
          <w:rStyle w:val="a3"/>
          <w:b w:val="0"/>
          <w:sz w:val="24"/>
          <w:szCs w:val="24"/>
        </w:rPr>
        <w:t>Образовательная область «Физическое развитие»</w:t>
      </w:r>
      <w:r w:rsidRPr="00412E65">
        <w:rPr>
          <w:rFonts w:ascii="Times New Roman" w:hAnsi="Times New Roman"/>
          <w:color w:val="000000"/>
          <w:sz w:val="24"/>
          <w:szCs w:val="24"/>
        </w:rPr>
        <w:t xml:space="preserve"> (2 – 3</w:t>
      </w:r>
      <w:r w:rsidRPr="00412E65">
        <w:rPr>
          <w:rFonts w:ascii="Times New Roman" w:hAnsi="Times New Roman"/>
          <w:color w:val="000000"/>
          <w:spacing w:val="3"/>
          <w:sz w:val="24"/>
          <w:szCs w:val="24"/>
        </w:rPr>
        <w:t xml:space="preserve"> год жизни)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437"/>
        <w:gridCol w:w="1018"/>
        <w:gridCol w:w="946"/>
        <w:gridCol w:w="1291"/>
        <w:gridCol w:w="950"/>
        <w:gridCol w:w="946"/>
        <w:gridCol w:w="946"/>
        <w:gridCol w:w="946"/>
        <w:gridCol w:w="950"/>
        <w:gridCol w:w="946"/>
        <w:gridCol w:w="950"/>
        <w:gridCol w:w="946"/>
        <w:gridCol w:w="946"/>
        <w:gridCol w:w="950"/>
        <w:gridCol w:w="787"/>
        <w:gridCol w:w="797"/>
      </w:tblGrid>
      <w:tr w:rsidR="00722689" w:rsidRPr="00CE0194" w:rsidTr="00FE2516">
        <w:trPr>
          <w:trHeight w:val="1037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</w:pPr>
            <w:r>
              <w:t>№ п/п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ind w:right="240"/>
              <w:jc w:val="right"/>
            </w:pPr>
            <w:r>
              <w:t>ФИО ре</w:t>
            </w:r>
            <w:r>
              <w:softHyphen/>
              <w:t>бенка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</w:pPr>
            <w:r>
              <w:t>Проявляет навыки опрят</w:t>
            </w:r>
            <w:r>
              <w:softHyphen/>
              <w:t>ности, пользуется индивиду</w:t>
            </w:r>
            <w:r>
              <w:softHyphen/>
              <w:t>альными предметами гигие</w:t>
            </w:r>
            <w:r>
              <w:softHyphen/>
              <w:t>ны (носовым платком, поло</w:t>
            </w:r>
            <w:r>
              <w:softHyphen/>
              <w:t>тенцем, расческой, горшком)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</w:pPr>
            <w:r>
              <w:t>Умеет принимать жид</w:t>
            </w:r>
            <w:r>
              <w:softHyphen/>
              <w:t>кую и твердую пищу. Правильно использует ложку, чашку, салфетку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ходить и бегать, не наталкиваясь на дру</w:t>
            </w:r>
            <w:r>
              <w:softHyphen/>
              <w:t>гих детей. Проявляет желание играть в по</w:t>
            </w:r>
            <w:r>
              <w:softHyphen/>
              <w:t>движные игры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jc w:val="center"/>
            </w:pPr>
            <w:r>
              <w:t>Может прыгать на двух ногах на месте, с про</w:t>
            </w:r>
            <w:r>
              <w:softHyphen/>
              <w:t>движением вперед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  <w:jc w:val="center"/>
            </w:pPr>
            <w:r>
              <w:t>Умеет брать, держать, переносить, класть, бро</w:t>
            </w:r>
            <w:r>
              <w:softHyphen/>
              <w:t>сать, катать мяч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ползать, под</w:t>
            </w:r>
            <w:r>
              <w:softHyphen/>
              <w:t>лезать под натянутую веревку, перелезать че</w:t>
            </w:r>
            <w:r>
              <w:softHyphen/>
              <w:t>рез бревно, лежащее на полу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Итоговый показа</w:t>
            </w:r>
            <w:r>
              <w:softHyphen/>
              <w:t>тель по каждому ребенку (среднее значение)</w:t>
            </w:r>
          </w:p>
        </w:tc>
      </w:tr>
      <w:tr w:rsidR="00722689" w:rsidRPr="00CE0194" w:rsidTr="00FE2516">
        <w:trPr>
          <w:trHeight w:val="226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/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40"/>
            </w:pPr>
            <w:r>
              <w:t>сентябрь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520"/>
            </w:pPr>
            <w:r>
              <w:t>май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40"/>
            </w:pPr>
            <w:r>
              <w:t>май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40"/>
            </w:pPr>
            <w:r>
              <w:t>май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40"/>
            </w:pPr>
            <w:r>
              <w:t>май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40"/>
            </w:pPr>
            <w:r>
              <w:t>май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360"/>
            </w:pPr>
            <w:r>
              <w:t>май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6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  <w:tr w:rsidR="00722689" w:rsidRPr="00CE0194" w:rsidTr="00FE2516">
        <w:trPr>
          <w:trHeight w:val="643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Default="00722689" w:rsidP="00FE2516">
            <w:pPr>
              <w:pStyle w:val="1"/>
              <w:shd w:val="clear" w:color="auto" w:fill="auto"/>
              <w:spacing w:line="202" w:lineRule="exact"/>
            </w:pPr>
            <w:r>
              <w:t>Итоговый пока</w:t>
            </w:r>
            <w:r>
              <w:softHyphen/>
              <w:t>затель по группе (среднее значение)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89" w:rsidRPr="00CE0194" w:rsidRDefault="00722689" w:rsidP="00FE2516">
            <w:pPr>
              <w:rPr>
                <w:sz w:val="10"/>
                <w:szCs w:val="10"/>
              </w:rPr>
            </w:pPr>
          </w:p>
        </w:tc>
      </w:tr>
    </w:tbl>
    <w:p w:rsidR="00722689" w:rsidRDefault="00722689"/>
    <w:p w:rsidR="00722689" w:rsidRDefault="00722689" w:rsidP="000C576A">
      <w:r>
        <w:rPr>
          <w:rStyle w:val="a2"/>
        </w:rPr>
        <w:t>Выводы (сентябрь) ________________________________________________________________________________________________________________________________________________________</w:t>
      </w:r>
      <w:r>
        <w:t xml:space="preserve"> 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  <w:jc w:val="both"/>
        <w:rPr>
          <w:rStyle w:val="a2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Pr="000C576A" w:rsidRDefault="00722689" w:rsidP="000C576A">
      <w:pPr>
        <w:spacing w:line="240" w:lineRule="auto"/>
        <w:jc w:val="both"/>
        <w:rPr>
          <w:spacing w:val="4"/>
          <w:sz w:val="19"/>
          <w:szCs w:val="19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Pr="000C576A" w:rsidRDefault="00722689" w:rsidP="000C576A">
      <w:pPr>
        <w:rPr>
          <w:rFonts w:ascii="Times New Roman" w:hAnsi="Times New Roman"/>
          <w:spacing w:val="4"/>
          <w:sz w:val="19"/>
          <w:szCs w:val="19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190" w:lineRule="exact"/>
        <w:jc w:val="both"/>
        <w:rPr>
          <w:rStyle w:val="a2"/>
        </w:rPr>
      </w:pPr>
    </w:p>
    <w:p w:rsidR="00722689" w:rsidRDefault="00722689" w:rsidP="000C576A">
      <w:pPr>
        <w:rPr>
          <w:rStyle w:val="a2"/>
        </w:rPr>
      </w:pPr>
      <w:r>
        <w:rPr>
          <w:rStyle w:val="a2"/>
        </w:rPr>
        <w:t>Выводы (май)</w:t>
      </w:r>
    </w:p>
    <w:p w:rsidR="00722689" w:rsidRDefault="00722689" w:rsidP="000C576A"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  <w:jc w:val="both"/>
        <w:rPr>
          <w:rStyle w:val="a2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</w:t>
      </w:r>
    </w:p>
    <w:p w:rsidR="00722689" w:rsidRPr="000C576A" w:rsidRDefault="00722689" w:rsidP="000C576A">
      <w:pPr>
        <w:spacing w:line="240" w:lineRule="auto"/>
        <w:jc w:val="both"/>
        <w:rPr>
          <w:spacing w:val="4"/>
          <w:sz w:val="19"/>
          <w:szCs w:val="19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Pr="000C576A" w:rsidRDefault="00722689" w:rsidP="000C576A">
      <w:pPr>
        <w:rPr>
          <w:rFonts w:ascii="Times New Roman" w:hAnsi="Times New Roman"/>
          <w:spacing w:val="4"/>
          <w:sz w:val="19"/>
          <w:szCs w:val="19"/>
        </w:rPr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pPr>
        <w:spacing w:line="240" w:lineRule="auto"/>
      </w:pPr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Default="00722689" w:rsidP="000C576A">
      <w:r>
        <w:rPr>
          <w:rStyle w:val="a2"/>
        </w:rPr>
        <w:t>________________________________________________________________________________________________________________________________________________________</w:t>
      </w:r>
    </w:p>
    <w:p w:rsidR="00722689" w:rsidRPr="00A76A2E" w:rsidRDefault="00722689" w:rsidP="0081153D">
      <w:pPr>
        <w:pStyle w:val="11"/>
        <w:shd w:val="clear" w:color="auto" w:fill="auto"/>
        <w:spacing w:after="64"/>
        <w:rPr>
          <w:b/>
          <w:sz w:val="24"/>
          <w:szCs w:val="24"/>
        </w:rPr>
      </w:pPr>
      <w:r w:rsidRPr="00A76A2E">
        <w:rPr>
          <w:b/>
          <w:sz w:val="24"/>
          <w:szCs w:val="24"/>
        </w:rPr>
        <w:t>Рекомендации по описанию инструментария педагогической диагностики в первой младшей группе</w:t>
      </w:r>
    </w:p>
    <w:p w:rsidR="00722689" w:rsidRPr="00A76A2E" w:rsidRDefault="00722689" w:rsidP="00FE2516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Инструментарий педагогической диагностики представляет собой описа</w:t>
      </w:r>
      <w:r w:rsidRPr="00A76A2E">
        <w:rPr>
          <w:sz w:val="24"/>
          <w:szCs w:val="24"/>
        </w:rPr>
        <w:softHyphen/>
        <w:t>ние тех проблемных ситуаций, вопросов, поручений, ситуаций наблюдения, которые вы используете для определения уровня сформированности у ребен</w:t>
      </w:r>
      <w:r w:rsidRPr="00A76A2E">
        <w:rPr>
          <w:sz w:val="24"/>
          <w:szCs w:val="24"/>
        </w:rPr>
        <w:softHyphen/>
        <w:t>ка того или иного параметра оценки. Следует отметить, что часто в период проведения педагогической диагностики данные ситуации, вопросы и пору</w:t>
      </w:r>
      <w:r w:rsidRPr="00A76A2E">
        <w:rPr>
          <w:sz w:val="24"/>
          <w:szCs w:val="24"/>
        </w:rPr>
        <w:softHyphen/>
        <w:t>чения могут повторяться, с тем чтобы уточнить качество оцениваемого па</w:t>
      </w:r>
      <w:r w:rsidRPr="00A76A2E">
        <w:rPr>
          <w:sz w:val="24"/>
          <w:szCs w:val="24"/>
        </w:rPr>
        <w:softHyphen/>
        <w:t>раметра. Это возможно, когда ребенок длительно отсутствовал в группе или когда имеются расхождения в оценке определенного параметра между педа</w:t>
      </w:r>
      <w:r w:rsidRPr="00A76A2E">
        <w:rPr>
          <w:sz w:val="24"/>
          <w:szCs w:val="24"/>
        </w:rPr>
        <w:softHyphen/>
        <w:t>гогами, работающими с этой группой детей. Музыкальные и физкультурные руководители, педагоги дополнительного образования принимают участие в обсуждении достижений детей группы, но разрабатывают свои диагно</w:t>
      </w:r>
      <w:r w:rsidRPr="00A76A2E">
        <w:rPr>
          <w:sz w:val="24"/>
          <w:szCs w:val="24"/>
        </w:rPr>
        <w:softHyphen/>
        <w:t>стические критерии в соответствии со своей должностной инструкцией и на</w:t>
      </w:r>
      <w:r w:rsidRPr="00A76A2E">
        <w:rPr>
          <w:sz w:val="24"/>
          <w:szCs w:val="24"/>
        </w:rPr>
        <w:softHyphen/>
        <w:t>правленностью образовательной деятельности.</w:t>
      </w:r>
    </w:p>
    <w:p w:rsidR="00722689" w:rsidRPr="00A76A2E" w:rsidRDefault="00722689" w:rsidP="00FE2516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Важно отметить, что каждый параметр педагогической оценки может быть диагностирован несколькими методами, с тем чтобы достичь опреде</w:t>
      </w:r>
      <w:r w:rsidRPr="00A76A2E">
        <w:rPr>
          <w:sz w:val="24"/>
          <w:szCs w:val="24"/>
        </w:rPr>
        <w:softHyphen/>
        <w:t>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722689" w:rsidRPr="00A76A2E" w:rsidRDefault="00722689" w:rsidP="00FE2516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Основные диагностические методы педагога образовательной организа</w:t>
      </w:r>
      <w:r w:rsidRPr="00A76A2E">
        <w:rPr>
          <w:sz w:val="24"/>
          <w:szCs w:val="24"/>
        </w:rPr>
        <w:softHyphen/>
        <w:t>ции: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наблюдение;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проблемная (диагностическая) ситуация;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беседа.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Формы проведения педагогической диагностики: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индивидуальная;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подгрупповая;</w:t>
      </w:r>
    </w:p>
    <w:p w:rsidR="00722689" w:rsidRPr="00A76A2E" w:rsidRDefault="00722689" w:rsidP="00FE251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групповая.</w:t>
      </w:r>
    </w:p>
    <w:p w:rsidR="00722689" w:rsidRPr="00A76A2E" w:rsidRDefault="00722689" w:rsidP="00FE2516">
      <w:pPr>
        <w:pStyle w:val="1"/>
        <w:shd w:val="clear" w:color="auto" w:fill="auto"/>
        <w:ind w:left="20"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Обратите внимание, что диагностируемые параметры могут быть расши</w:t>
      </w:r>
      <w:r w:rsidRPr="00A76A2E">
        <w:rPr>
          <w:sz w:val="24"/>
          <w:szCs w:val="24"/>
        </w:rPr>
        <w:softHyphen/>
        <w:t>рены / 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A76A2E">
        <w:rPr>
          <w:sz w:val="24"/>
          <w:szCs w:val="24"/>
        </w:rPr>
        <w:softHyphen/>
        <w:t>танников, разными приоритетными направлениями образовательной деятель</w:t>
      </w:r>
      <w:r w:rsidRPr="00A76A2E">
        <w:rPr>
          <w:sz w:val="24"/>
          <w:szCs w:val="24"/>
        </w:rPr>
        <w:softHyphen/>
        <w:t>ности конкретной организации.</w:t>
      </w:r>
    </w:p>
    <w:p w:rsidR="00722689" w:rsidRPr="00A76A2E" w:rsidRDefault="00722689" w:rsidP="00155FE4">
      <w:pPr>
        <w:pStyle w:val="11"/>
        <w:shd w:val="clear" w:color="auto" w:fill="auto"/>
        <w:spacing w:after="91" w:line="190" w:lineRule="exact"/>
        <w:ind w:left="20" w:firstLine="380"/>
        <w:jc w:val="both"/>
        <w:rPr>
          <w:sz w:val="24"/>
          <w:szCs w:val="24"/>
        </w:rPr>
      </w:pPr>
      <w:bookmarkStart w:id="1" w:name="bookmark1"/>
      <w:r w:rsidRPr="00A76A2E">
        <w:rPr>
          <w:sz w:val="24"/>
          <w:szCs w:val="24"/>
        </w:rPr>
        <w:t>Примеры описания инструментария по образовательным областям</w:t>
      </w:r>
      <w:bookmarkEnd w:id="1"/>
    </w:p>
    <w:p w:rsidR="00722689" w:rsidRPr="00A76A2E" w:rsidRDefault="00722689" w:rsidP="00155FE4">
      <w:pPr>
        <w:pStyle w:val="120"/>
        <w:shd w:val="clear" w:color="auto" w:fill="auto"/>
        <w:spacing w:before="0"/>
        <w:ind w:left="20" w:firstLine="380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bookmark2"/>
    </w:p>
    <w:p w:rsidR="00722689" w:rsidRPr="00A76A2E" w:rsidRDefault="00722689" w:rsidP="00155FE4">
      <w:pPr>
        <w:pStyle w:val="120"/>
        <w:shd w:val="clear" w:color="auto" w:fill="auto"/>
        <w:spacing w:before="0"/>
        <w:ind w:left="20" w:firstLine="380"/>
        <w:rPr>
          <w:rFonts w:ascii="Times New Roman" w:hAnsi="Times New Roman" w:cs="Times New Roman"/>
          <w:b/>
          <w:i/>
          <w:sz w:val="24"/>
          <w:szCs w:val="24"/>
        </w:rPr>
      </w:pPr>
      <w:r w:rsidRPr="00A76A2E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«Социально-коммуникативное развитие»</w:t>
      </w:r>
      <w:bookmarkEnd w:id="2"/>
    </w:p>
    <w:p w:rsidR="00722689" w:rsidRPr="00A76A2E" w:rsidRDefault="00722689" w:rsidP="00155FE4">
      <w:pPr>
        <w:pStyle w:val="1"/>
        <w:numPr>
          <w:ilvl w:val="0"/>
          <w:numId w:val="2"/>
        </w:numPr>
        <w:shd w:val="clear" w:color="auto" w:fill="auto"/>
        <w:tabs>
          <w:tab w:val="left" w:pos="634"/>
        </w:tabs>
        <w:spacing w:line="250" w:lineRule="exact"/>
        <w:ind w:left="20" w:right="8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Может играть рядом, не мешать другим детям, подражать действиям сверстника и взрослого. Проявляет интерес к совместным играм со сверстни</w:t>
      </w:r>
      <w:r w:rsidRPr="00A76A2E">
        <w:rPr>
          <w:sz w:val="24"/>
          <w:szCs w:val="24"/>
        </w:rPr>
        <w:softHyphen/>
        <w:t>ками и взрослым.</w:t>
      </w:r>
    </w:p>
    <w:p w:rsidR="00722689" w:rsidRPr="00A76A2E" w:rsidRDefault="00722689" w:rsidP="00155FE4">
      <w:pPr>
        <w:pStyle w:val="1"/>
        <w:shd w:val="clear" w:color="auto" w:fill="auto"/>
        <w:ind w:left="380" w:right="980"/>
        <w:rPr>
          <w:sz w:val="24"/>
          <w:szCs w:val="24"/>
        </w:rPr>
      </w:pPr>
      <w:r w:rsidRPr="00A76A2E">
        <w:rPr>
          <w:sz w:val="24"/>
          <w:szCs w:val="24"/>
        </w:rPr>
        <w:t>Методы: наблюдение в быту и в организованной деятельности. Форма проведения: подгрупповая.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фиксировать характер игровых действий ребенка.</w:t>
      </w:r>
    </w:p>
    <w:p w:rsidR="00722689" w:rsidRPr="00A76A2E" w:rsidRDefault="00722689" w:rsidP="00155FE4">
      <w:pPr>
        <w:pStyle w:val="1"/>
        <w:numPr>
          <w:ilvl w:val="0"/>
          <w:numId w:val="2"/>
        </w:numPr>
        <w:shd w:val="clear" w:color="auto" w:fill="auto"/>
        <w:tabs>
          <w:tab w:val="left" w:pos="649"/>
        </w:tabs>
        <w:spacing w:line="250" w:lineRule="exact"/>
        <w:ind w:left="20" w:right="8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Проявляет отрицательное отношение к порицаемым личностным ка</w:t>
      </w:r>
      <w:r w:rsidRPr="00A76A2E">
        <w:rPr>
          <w:sz w:val="24"/>
          <w:szCs w:val="24"/>
        </w:rPr>
        <w:softHyphen/>
        <w:t>чествам сверстников. Проявляет элементарные правила вежливости.</w:t>
      </w:r>
    </w:p>
    <w:p w:rsidR="00722689" w:rsidRPr="00A76A2E" w:rsidRDefault="00722689" w:rsidP="00155FE4">
      <w:pPr>
        <w:pStyle w:val="1"/>
        <w:shd w:val="clear" w:color="auto" w:fill="auto"/>
        <w:ind w:left="380" w:right="2940"/>
        <w:rPr>
          <w:sz w:val="24"/>
          <w:szCs w:val="24"/>
        </w:rPr>
      </w:pPr>
      <w:r w:rsidRPr="00A76A2E">
        <w:rPr>
          <w:sz w:val="24"/>
          <w:szCs w:val="24"/>
        </w:rPr>
        <w:t>- Методы: беседа, проблемная ситуация. Материал: сказка «Колобок».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Форма проведения: индивидуальная, подгрупповая.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«Что случилось с Колобком? Кто его обхитрил? Какая Лиса?»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- Метод: наблюдение.</w:t>
      </w:r>
    </w:p>
    <w:p w:rsidR="00722689" w:rsidRPr="00A76A2E" w:rsidRDefault="00722689" w:rsidP="00155FE4">
      <w:pPr>
        <w:pStyle w:val="1"/>
        <w:shd w:val="clear" w:color="auto" w:fill="auto"/>
        <w:ind w:left="380" w:right="1960"/>
        <w:rPr>
          <w:sz w:val="24"/>
          <w:szCs w:val="24"/>
        </w:rPr>
      </w:pPr>
      <w:r w:rsidRPr="00A76A2E">
        <w:rPr>
          <w:sz w:val="24"/>
          <w:szCs w:val="24"/>
        </w:rPr>
        <w:t>Материал: ситуация встречи \ прощания со взрослым. Форма проведения: индивидуальная.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«Посмотри, к нам пришел гость. Что нужно сказать?»</w:t>
      </w:r>
    </w:p>
    <w:p w:rsidR="00722689" w:rsidRPr="00A76A2E" w:rsidRDefault="00722689" w:rsidP="00155FE4">
      <w:pPr>
        <w:pStyle w:val="1"/>
        <w:numPr>
          <w:ilvl w:val="0"/>
          <w:numId w:val="2"/>
        </w:numPr>
        <w:shd w:val="clear" w:color="auto" w:fill="auto"/>
        <w:tabs>
          <w:tab w:val="left" w:pos="620"/>
        </w:tabs>
        <w:spacing w:line="250" w:lineRule="exact"/>
        <w:ind w:left="20" w:right="8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Слушает стихи, сказки, небольшие рассказы без наглядного сопровож</w:t>
      </w:r>
      <w:r w:rsidRPr="00A76A2E">
        <w:rPr>
          <w:sz w:val="24"/>
          <w:szCs w:val="24"/>
        </w:rPr>
        <w:softHyphen/>
        <w:t>дения.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Методы: наблюдение.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Материал: сказки для восприятия детьми.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Форма проведения: подгрупповая, групповая.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«Слушайте внимательно сказку „Колобок"».</w:t>
      </w:r>
    </w:p>
    <w:p w:rsidR="00722689" w:rsidRPr="00A76A2E" w:rsidRDefault="00722689" w:rsidP="00155FE4">
      <w:pPr>
        <w:pStyle w:val="20"/>
        <w:shd w:val="clear" w:color="auto" w:fill="auto"/>
        <w:ind w:left="20" w:firstLine="380"/>
        <w:rPr>
          <w:b/>
          <w:i/>
          <w:sz w:val="24"/>
          <w:szCs w:val="24"/>
        </w:rPr>
      </w:pPr>
    </w:p>
    <w:p w:rsidR="00722689" w:rsidRPr="00A76A2E" w:rsidRDefault="00722689" w:rsidP="00155FE4">
      <w:pPr>
        <w:pStyle w:val="20"/>
        <w:shd w:val="clear" w:color="auto" w:fill="auto"/>
        <w:ind w:left="20" w:firstLine="380"/>
        <w:rPr>
          <w:b/>
          <w:i/>
          <w:sz w:val="24"/>
          <w:szCs w:val="24"/>
        </w:rPr>
      </w:pPr>
      <w:r w:rsidRPr="00A76A2E">
        <w:rPr>
          <w:b/>
          <w:i/>
          <w:sz w:val="24"/>
          <w:szCs w:val="24"/>
        </w:rPr>
        <w:t>Образовательная область «Познавательное развитие»</w:t>
      </w:r>
    </w:p>
    <w:p w:rsidR="00722689" w:rsidRPr="00A76A2E" w:rsidRDefault="00722689" w:rsidP="00155FE4">
      <w:pPr>
        <w:pStyle w:val="1"/>
        <w:numPr>
          <w:ilvl w:val="1"/>
          <w:numId w:val="2"/>
        </w:numPr>
        <w:shd w:val="clear" w:color="auto" w:fill="auto"/>
        <w:tabs>
          <w:tab w:val="left" w:pos="620"/>
        </w:tabs>
        <w:spacing w:line="250" w:lineRule="exact"/>
        <w:ind w:left="20" w:right="8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Узнает и называет игрушки, некоторых домашних и диких животных, некоторые овощи и фрукты.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Методы: беседа.</w:t>
      </w:r>
    </w:p>
    <w:p w:rsidR="00722689" w:rsidRPr="00A76A2E" w:rsidRDefault="00722689" w:rsidP="00155FE4">
      <w:pPr>
        <w:pStyle w:val="1"/>
        <w:shd w:val="clear" w:color="auto" w:fill="auto"/>
        <w:ind w:left="380" w:right="980"/>
        <w:rPr>
          <w:sz w:val="24"/>
          <w:szCs w:val="24"/>
        </w:rPr>
      </w:pPr>
      <w:r w:rsidRPr="00A76A2E">
        <w:rPr>
          <w:sz w:val="24"/>
          <w:szCs w:val="24"/>
        </w:rPr>
        <w:t>Материал: игрушки-муляжи животных, овощей, фруктов. Форма проведения: индивидуальная. Задание: «Что/кто это?»</w:t>
      </w:r>
    </w:p>
    <w:p w:rsidR="00722689" w:rsidRPr="00A76A2E" w:rsidRDefault="00722689" w:rsidP="00155FE4">
      <w:pPr>
        <w:pStyle w:val="1"/>
        <w:numPr>
          <w:ilvl w:val="1"/>
          <w:numId w:val="2"/>
        </w:numPr>
        <w:shd w:val="clear" w:color="auto" w:fill="auto"/>
        <w:tabs>
          <w:tab w:val="left" w:pos="601"/>
        </w:tabs>
        <w:spacing w:line="250" w:lineRule="exact"/>
        <w:ind w:left="380" w:right="980"/>
        <w:rPr>
          <w:sz w:val="24"/>
          <w:szCs w:val="24"/>
        </w:rPr>
      </w:pPr>
      <w:r w:rsidRPr="00A76A2E">
        <w:rPr>
          <w:sz w:val="24"/>
          <w:szCs w:val="24"/>
        </w:rPr>
        <w:t>Группирует однородные предметы, выделяет один и много Методы: проблемная ситуация.</w:t>
      </w:r>
    </w:p>
    <w:p w:rsidR="00722689" w:rsidRPr="00A76A2E" w:rsidRDefault="00722689" w:rsidP="00155FE4">
      <w:pPr>
        <w:pStyle w:val="1"/>
        <w:shd w:val="clear" w:color="auto" w:fill="auto"/>
        <w:ind w:left="20" w:right="80" w:firstLine="380"/>
        <w:rPr>
          <w:sz w:val="24"/>
          <w:szCs w:val="24"/>
        </w:rPr>
      </w:pPr>
      <w:r w:rsidRPr="00A76A2E">
        <w:rPr>
          <w:sz w:val="24"/>
          <w:szCs w:val="24"/>
        </w:rPr>
        <w:t>Материал: круг, квадрат, одного разного цвета, но одного размера, муляжи яблок и бананов.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Форма проведения: индивидуальная, подгрупповая.</w:t>
      </w:r>
    </w:p>
    <w:p w:rsidR="00722689" w:rsidRPr="00A76A2E" w:rsidRDefault="00722689" w:rsidP="00155FE4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«Найди все красное, все круглое, все большое. Сколько яблок?»</w:t>
      </w:r>
    </w:p>
    <w:p w:rsidR="00722689" w:rsidRPr="00A76A2E" w:rsidRDefault="00722689" w:rsidP="00155FE4">
      <w:pPr>
        <w:pStyle w:val="120"/>
        <w:shd w:val="clear" w:color="auto" w:fill="auto"/>
        <w:spacing w:before="0"/>
        <w:ind w:left="20" w:firstLine="380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A76A2E">
        <w:rPr>
          <w:rFonts w:ascii="Times New Roman" w:hAnsi="Times New Roman" w:cs="Times New Roman"/>
          <w:sz w:val="24"/>
          <w:szCs w:val="24"/>
        </w:rPr>
        <w:t>Образовате.1ьная область «Речевое развитие»</w:t>
      </w:r>
      <w:bookmarkEnd w:id="3"/>
    </w:p>
    <w:p w:rsidR="00722689" w:rsidRPr="00A76A2E" w:rsidRDefault="00722689" w:rsidP="00BB6D06">
      <w:pPr>
        <w:pStyle w:val="1"/>
        <w:shd w:val="clear" w:color="auto" w:fill="auto"/>
        <w:ind w:left="20" w:firstLine="380"/>
        <w:rPr>
          <w:sz w:val="24"/>
          <w:szCs w:val="24"/>
        </w:rPr>
      </w:pPr>
      <w:r w:rsidRPr="00A76A2E">
        <w:rPr>
          <w:sz w:val="24"/>
          <w:szCs w:val="24"/>
        </w:rPr>
        <w:t>1. Отвечает на простейшие вопросы («Кто?», «Что?», «Что делает?»).</w:t>
      </w:r>
    </w:p>
    <w:p w:rsidR="00722689" w:rsidRPr="00A76A2E" w:rsidRDefault="00722689" w:rsidP="00155FE4">
      <w:pPr>
        <w:pStyle w:val="1"/>
        <w:shd w:val="clear" w:color="auto" w:fill="auto"/>
        <w:ind w:left="380"/>
        <w:rPr>
          <w:sz w:val="24"/>
          <w:szCs w:val="24"/>
        </w:rPr>
      </w:pPr>
      <w:r w:rsidRPr="00A76A2E">
        <w:rPr>
          <w:sz w:val="24"/>
          <w:szCs w:val="24"/>
        </w:rPr>
        <w:t>Метод: проблемная ситуация.</w:t>
      </w:r>
    </w:p>
    <w:p w:rsidR="00722689" w:rsidRPr="00A76A2E" w:rsidRDefault="00722689" w:rsidP="00155FE4">
      <w:pPr>
        <w:pStyle w:val="1"/>
        <w:shd w:val="clear" w:color="auto" w:fill="auto"/>
        <w:ind w:left="380" w:right="20"/>
        <w:rPr>
          <w:sz w:val="24"/>
          <w:szCs w:val="24"/>
        </w:rPr>
      </w:pPr>
      <w:r w:rsidRPr="00A76A2E">
        <w:rPr>
          <w:sz w:val="24"/>
          <w:szCs w:val="24"/>
        </w:rPr>
        <w:t>Материал: сюжетные картинки (кот спит, птичка летит, конфета на столе) Форма проведения: индивидуальная.</w:t>
      </w:r>
    </w:p>
    <w:p w:rsidR="00722689" w:rsidRPr="00A76A2E" w:rsidRDefault="00722689" w:rsidP="00155FE4">
      <w:pPr>
        <w:pStyle w:val="1"/>
        <w:shd w:val="clear" w:color="auto" w:fill="auto"/>
        <w:ind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Задание: «Скажи, кто спит? Что делает кот? Что лежит на столе?»</w:t>
      </w:r>
    </w:p>
    <w:p w:rsidR="00722689" w:rsidRPr="00A76A2E" w:rsidRDefault="00722689" w:rsidP="00155FE4">
      <w:pPr>
        <w:pStyle w:val="1"/>
        <w:shd w:val="clear" w:color="auto" w:fill="auto"/>
        <w:ind w:right="20" w:firstLine="380"/>
        <w:rPr>
          <w:sz w:val="24"/>
          <w:szCs w:val="24"/>
        </w:rPr>
      </w:pPr>
    </w:p>
    <w:p w:rsidR="00722689" w:rsidRPr="00A76A2E" w:rsidRDefault="00722689" w:rsidP="00155FE4">
      <w:pPr>
        <w:pStyle w:val="1"/>
        <w:shd w:val="clear" w:color="auto" w:fill="auto"/>
        <w:ind w:right="20" w:firstLine="380"/>
        <w:rPr>
          <w:rStyle w:val="a4"/>
          <w:sz w:val="24"/>
          <w:szCs w:val="24"/>
        </w:rPr>
      </w:pPr>
      <w:r w:rsidRPr="00A76A2E">
        <w:rPr>
          <w:sz w:val="24"/>
          <w:szCs w:val="24"/>
        </w:rPr>
        <w:t xml:space="preserve"> </w:t>
      </w:r>
      <w:r w:rsidRPr="00A76A2E">
        <w:rPr>
          <w:rStyle w:val="a4"/>
          <w:sz w:val="24"/>
          <w:szCs w:val="24"/>
        </w:rPr>
        <w:t>Образовательная область «Художественно-эстетическое развитие»</w:t>
      </w:r>
    </w:p>
    <w:p w:rsidR="00722689" w:rsidRPr="00A76A2E" w:rsidRDefault="00722689" w:rsidP="00155FE4">
      <w:pPr>
        <w:pStyle w:val="1"/>
        <w:shd w:val="clear" w:color="auto" w:fill="auto"/>
        <w:ind w:right="20" w:firstLine="380"/>
        <w:rPr>
          <w:sz w:val="24"/>
          <w:szCs w:val="24"/>
        </w:rPr>
      </w:pPr>
      <w:r w:rsidRPr="00A76A2E">
        <w:rPr>
          <w:sz w:val="24"/>
          <w:szCs w:val="24"/>
        </w:rPr>
        <w:t>1. Знает назначение карандашей, фломастеров, красок и кисти, клея, плас</w:t>
      </w:r>
      <w:r w:rsidRPr="00A76A2E">
        <w:rPr>
          <w:sz w:val="24"/>
          <w:szCs w:val="24"/>
        </w:rPr>
        <w:softHyphen/>
        <w:t>тилина.</w:t>
      </w:r>
    </w:p>
    <w:p w:rsidR="00722689" w:rsidRPr="00A76A2E" w:rsidRDefault="00722689" w:rsidP="00155FE4">
      <w:pPr>
        <w:pStyle w:val="1"/>
        <w:shd w:val="clear" w:color="auto" w:fill="auto"/>
        <w:ind w:left="380"/>
        <w:rPr>
          <w:sz w:val="24"/>
          <w:szCs w:val="24"/>
        </w:rPr>
      </w:pPr>
      <w:r w:rsidRPr="00A76A2E">
        <w:rPr>
          <w:sz w:val="24"/>
          <w:szCs w:val="24"/>
        </w:rPr>
        <w:t>Методы: проблемная ситуация, наблюдение.</w:t>
      </w:r>
    </w:p>
    <w:p w:rsidR="00722689" w:rsidRPr="00A76A2E" w:rsidRDefault="00722689" w:rsidP="00155FE4">
      <w:pPr>
        <w:pStyle w:val="1"/>
        <w:shd w:val="clear" w:color="auto" w:fill="auto"/>
        <w:ind w:right="2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Материал: выбор карандашей, фломастеров, красок и кисти, клея, плас</w:t>
      </w:r>
      <w:r w:rsidRPr="00A76A2E">
        <w:rPr>
          <w:sz w:val="24"/>
          <w:szCs w:val="24"/>
        </w:rPr>
        <w:softHyphen/>
        <w:t>тилина.</w:t>
      </w:r>
    </w:p>
    <w:p w:rsidR="00722689" w:rsidRPr="00A76A2E" w:rsidRDefault="00722689" w:rsidP="00155FE4">
      <w:pPr>
        <w:pStyle w:val="1"/>
        <w:shd w:val="clear" w:color="auto" w:fill="auto"/>
        <w:ind w:left="380" w:right="20"/>
        <w:rPr>
          <w:sz w:val="24"/>
          <w:szCs w:val="24"/>
        </w:rPr>
      </w:pPr>
      <w:r w:rsidRPr="00A76A2E">
        <w:rPr>
          <w:sz w:val="24"/>
          <w:szCs w:val="24"/>
        </w:rPr>
        <w:t xml:space="preserve">Форма проведения: индивидуальная, подгрупповая. Задание: «Нарисуй / приклей / слепи». </w:t>
      </w:r>
    </w:p>
    <w:p w:rsidR="00722689" w:rsidRPr="00A76A2E" w:rsidRDefault="00722689" w:rsidP="00155FE4">
      <w:pPr>
        <w:pStyle w:val="1"/>
        <w:shd w:val="clear" w:color="auto" w:fill="auto"/>
        <w:ind w:left="380" w:right="20"/>
        <w:rPr>
          <w:rStyle w:val="a4"/>
          <w:sz w:val="24"/>
          <w:szCs w:val="24"/>
        </w:rPr>
      </w:pPr>
    </w:p>
    <w:p w:rsidR="00722689" w:rsidRPr="00A76A2E" w:rsidRDefault="00722689" w:rsidP="00155FE4">
      <w:pPr>
        <w:pStyle w:val="1"/>
        <w:shd w:val="clear" w:color="auto" w:fill="auto"/>
        <w:ind w:left="380" w:right="20"/>
        <w:rPr>
          <w:rStyle w:val="a4"/>
          <w:sz w:val="24"/>
          <w:szCs w:val="24"/>
        </w:rPr>
      </w:pPr>
      <w:r w:rsidRPr="00A76A2E">
        <w:rPr>
          <w:rStyle w:val="a4"/>
          <w:sz w:val="24"/>
          <w:szCs w:val="24"/>
        </w:rPr>
        <w:t>Образовательная область «Физическое развитие»</w:t>
      </w:r>
    </w:p>
    <w:p w:rsidR="00722689" w:rsidRPr="00A76A2E" w:rsidRDefault="00722689" w:rsidP="00155FE4">
      <w:pPr>
        <w:pStyle w:val="1"/>
        <w:shd w:val="clear" w:color="auto" w:fill="auto"/>
        <w:ind w:left="380" w:right="20"/>
        <w:rPr>
          <w:sz w:val="24"/>
          <w:szCs w:val="24"/>
        </w:rPr>
      </w:pPr>
      <w:r w:rsidRPr="00A76A2E">
        <w:rPr>
          <w:sz w:val="24"/>
          <w:szCs w:val="24"/>
        </w:rPr>
        <w:t>1. Умеет брать, держать, переносить, класть, бросать, катать мяч. Методы: проблемная ситуация, наблюдение в быту и организованной де</w:t>
      </w:r>
      <w:r w:rsidRPr="00A76A2E">
        <w:rPr>
          <w:sz w:val="24"/>
          <w:szCs w:val="24"/>
        </w:rPr>
        <w:softHyphen/>
        <w:t>ятельности.</w:t>
      </w:r>
    </w:p>
    <w:p w:rsidR="00722689" w:rsidRPr="00A76A2E" w:rsidRDefault="00722689" w:rsidP="00155FE4">
      <w:pPr>
        <w:pStyle w:val="1"/>
        <w:shd w:val="clear" w:color="auto" w:fill="auto"/>
        <w:ind w:left="380"/>
        <w:rPr>
          <w:sz w:val="24"/>
          <w:szCs w:val="24"/>
        </w:rPr>
      </w:pPr>
      <w:r w:rsidRPr="00A76A2E">
        <w:rPr>
          <w:sz w:val="24"/>
          <w:szCs w:val="24"/>
        </w:rPr>
        <w:t>Материал: мячи.</w:t>
      </w:r>
    </w:p>
    <w:p w:rsidR="00722689" w:rsidRPr="00A76A2E" w:rsidRDefault="00722689" w:rsidP="00155FE4">
      <w:pPr>
        <w:pStyle w:val="1"/>
        <w:shd w:val="clear" w:color="auto" w:fill="auto"/>
        <w:ind w:left="380" w:right="-2"/>
        <w:rPr>
          <w:sz w:val="24"/>
          <w:szCs w:val="24"/>
        </w:rPr>
      </w:pPr>
      <w:r w:rsidRPr="00A76A2E">
        <w:rPr>
          <w:sz w:val="24"/>
          <w:szCs w:val="24"/>
        </w:rPr>
        <w:t xml:space="preserve">Форма проведения: подгрупповая, групповая. </w:t>
      </w:r>
    </w:p>
    <w:p w:rsidR="00722689" w:rsidRPr="00A76A2E" w:rsidRDefault="00722689" w:rsidP="00155FE4">
      <w:pPr>
        <w:pStyle w:val="1"/>
        <w:shd w:val="clear" w:color="auto" w:fill="auto"/>
        <w:ind w:left="380" w:right="-2"/>
        <w:rPr>
          <w:sz w:val="24"/>
          <w:szCs w:val="24"/>
        </w:rPr>
      </w:pPr>
      <w:r w:rsidRPr="00A76A2E">
        <w:rPr>
          <w:sz w:val="24"/>
          <w:szCs w:val="24"/>
        </w:rPr>
        <w:t>Задание: «Сейчас мы будем играть с мячом».</w:t>
      </w:r>
    </w:p>
    <w:p w:rsidR="00722689" w:rsidRPr="00A76A2E" w:rsidRDefault="00722689">
      <w:pPr>
        <w:rPr>
          <w:sz w:val="24"/>
          <w:szCs w:val="24"/>
        </w:rPr>
      </w:pPr>
    </w:p>
    <w:p w:rsidR="00722689" w:rsidRPr="00A76A2E" w:rsidRDefault="00722689" w:rsidP="00155FE4">
      <w:pPr>
        <w:pStyle w:val="11"/>
        <w:shd w:val="clear" w:color="auto" w:fill="auto"/>
        <w:spacing w:after="96" w:line="190" w:lineRule="exact"/>
        <w:ind w:left="3040"/>
        <w:rPr>
          <w:sz w:val="24"/>
          <w:szCs w:val="24"/>
        </w:rPr>
      </w:pPr>
      <w:r w:rsidRPr="00A76A2E">
        <w:rPr>
          <w:sz w:val="24"/>
          <w:szCs w:val="24"/>
        </w:rPr>
        <w:t>Литература</w:t>
      </w:r>
    </w:p>
    <w:p w:rsidR="00722689" w:rsidRPr="00A76A2E" w:rsidRDefault="00722689" w:rsidP="00155FE4">
      <w:pPr>
        <w:pStyle w:val="1"/>
        <w:numPr>
          <w:ilvl w:val="0"/>
          <w:numId w:val="3"/>
        </w:numPr>
        <w:shd w:val="clear" w:color="auto" w:fill="auto"/>
        <w:tabs>
          <w:tab w:val="left" w:pos="600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A76A2E">
        <w:rPr>
          <w:sz w:val="24"/>
          <w:szCs w:val="24"/>
        </w:rPr>
        <w:t>Федеральный государственный образовательный стандарт дошкольно</w:t>
      </w:r>
      <w:r w:rsidRPr="00A76A2E">
        <w:rPr>
          <w:sz w:val="24"/>
          <w:szCs w:val="24"/>
        </w:rPr>
        <w:softHyphen/>
        <w:t>го образования \\ Приказ Министерства образования и науки № 1155 от 17 ок</w:t>
      </w:r>
      <w:r w:rsidRPr="00A76A2E">
        <w:rPr>
          <w:sz w:val="24"/>
          <w:szCs w:val="24"/>
        </w:rPr>
        <w:softHyphen/>
        <w:t>тября 2013 года (вступил в силу 01 января 2014 года).</w:t>
      </w:r>
    </w:p>
    <w:p w:rsidR="00722689" w:rsidRPr="00A76A2E" w:rsidRDefault="00722689" w:rsidP="00155FE4">
      <w:pPr>
        <w:pStyle w:val="1"/>
        <w:numPr>
          <w:ilvl w:val="0"/>
          <w:numId w:val="3"/>
        </w:numPr>
        <w:shd w:val="clear" w:color="auto" w:fill="auto"/>
        <w:tabs>
          <w:tab w:val="left" w:pos="596"/>
        </w:tabs>
        <w:spacing w:line="250" w:lineRule="exact"/>
        <w:ind w:firstLine="380"/>
        <w:jc w:val="both"/>
        <w:rPr>
          <w:sz w:val="24"/>
          <w:szCs w:val="24"/>
        </w:rPr>
      </w:pPr>
      <w:r w:rsidRPr="00A76A2E">
        <w:rPr>
          <w:rStyle w:val="a0"/>
          <w:spacing w:val="-1"/>
          <w:sz w:val="24"/>
          <w:szCs w:val="24"/>
        </w:rPr>
        <w:t>Каменская В. Г., Зверева С. В.</w:t>
      </w:r>
      <w:r w:rsidRPr="00A76A2E">
        <w:rPr>
          <w:sz w:val="24"/>
          <w:szCs w:val="24"/>
        </w:rPr>
        <w:t xml:space="preserve"> К школьной жизни готов! — СПб., 2001.</w:t>
      </w:r>
    </w:p>
    <w:p w:rsidR="00722689" w:rsidRPr="00A76A2E" w:rsidRDefault="00722689" w:rsidP="00155FE4">
      <w:pPr>
        <w:pStyle w:val="1"/>
        <w:numPr>
          <w:ilvl w:val="0"/>
          <w:numId w:val="3"/>
        </w:numPr>
        <w:shd w:val="clear" w:color="auto" w:fill="auto"/>
        <w:tabs>
          <w:tab w:val="left" w:pos="566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A76A2E">
        <w:rPr>
          <w:rStyle w:val="a0"/>
          <w:spacing w:val="-1"/>
          <w:sz w:val="24"/>
          <w:szCs w:val="24"/>
        </w:rPr>
        <w:t>Каменская В. Г.</w:t>
      </w:r>
      <w:r w:rsidRPr="00A76A2E">
        <w:rPr>
          <w:sz w:val="24"/>
          <w:szCs w:val="24"/>
        </w:rPr>
        <w:t xml:space="preserve"> Детская психология с элементами психофизиологии. — М„ 2005.</w:t>
      </w:r>
    </w:p>
    <w:p w:rsidR="00722689" w:rsidRPr="00A76A2E" w:rsidRDefault="00722689" w:rsidP="00155FE4">
      <w:pPr>
        <w:pStyle w:val="1"/>
        <w:numPr>
          <w:ilvl w:val="0"/>
          <w:numId w:val="3"/>
        </w:numPr>
        <w:shd w:val="clear" w:color="auto" w:fill="auto"/>
        <w:tabs>
          <w:tab w:val="left" w:pos="581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A76A2E">
        <w:rPr>
          <w:rStyle w:val="a0"/>
          <w:spacing w:val="-1"/>
          <w:sz w:val="24"/>
          <w:szCs w:val="24"/>
        </w:rPr>
        <w:t>Ноткнна Н. А. и др.</w:t>
      </w:r>
      <w:r w:rsidRPr="00A76A2E">
        <w:rPr>
          <w:sz w:val="24"/>
          <w:szCs w:val="24"/>
        </w:rPr>
        <w:t xml:space="preserve"> Оценка физического и нервно-психического разви</w:t>
      </w:r>
      <w:r w:rsidRPr="00A76A2E">
        <w:rPr>
          <w:sz w:val="24"/>
          <w:szCs w:val="24"/>
        </w:rPr>
        <w:softHyphen/>
        <w:t>тия детей раннего и дошкольного возраста. — СПб., 2003.</w:t>
      </w:r>
    </w:p>
    <w:p w:rsidR="00722689" w:rsidRPr="00A76A2E" w:rsidRDefault="00722689" w:rsidP="00155FE4">
      <w:pPr>
        <w:pStyle w:val="1"/>
        <w:numPr>
          <w:ilvl w:val="0"/>
          <w:numId w:val="3"/>
        </w:numPr>
        <w:shd w:val="clear" w:color="auto" w:fill="auto"/>
        <w:tabs>
          <w:tab w:val="left" w:pos="648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A76A2E">
        <w:rPr>
          <w:rStyle w:val="a0"/>
          <w:spacing w:val="-1"/>
          <w:sz w:val="24"/>
          <w:szCs w:val="24"/>
        </w:rPr>
        <w:t>Урунтаева Г. А., Афонькина Ю. А.</w:t>
      </w:r>
      <w:r w:rsidRPr="00A76A2E">
        <w:rPr>
          <w:sz w:val="24"/>
          <w:szCs w:val="24"/>
        </w:rPr>
        <w:t xml:space="preserve"> Практикум по детской психоло</w:t>
      </w:r>
      <w:r w:rsidRPr="00A76A2E">
        <w:rPr>
          <w:sz w:val="24"/>
          <w:szCs w:val="24"/>
        </w:rPr>
        <w:softHyphen/>
        <w:t>гии. — М„ 2001.</w:t>
      </w:r>
    </w:p>
    <w:p w:rsidR="00722689" w:rsidRPr="00A76A2E" w:rsidRDefault="00722689">
      <w:pPr>
        <w:rPr>
          <w:sz w:val="24"/>
          <w:szCs w:val="24"/>
        </w:rPr>
      </w:pPr>
    </w:p>
    <w:sectPr w:rsidR="00722689" w:rsidRPr="00A76A2E" w:rsidSect="00371D5A">
      <w:pgSz w:w="16838" w:h="11906" w:orient="landscape"/>
      <w:pgMar w:top="425" w:right="1134" w:bottom="5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B09D1"/>
    <w:multiLevelType w:val="multilevel"/>
    <w:tmpl w:val="8A568C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5180D52"/>
    <w:multiLevelType w:val="multilevel"/>
    <w:tmpl w:val="7CBEF2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4A23541"/>
    <w:multiLevelType w:val="multilevel"/>
    <w:tmpl w:val="8ABA98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E88"/>
    <w:rsid w:val="000C576A"/>
    <w:rsid w:val="0011703C"/>
    <w:rsid w:val="00155FE4"/>
    <w:rsid w:val="001B4553"/>
    <w:rsid w:val="0028665A"/>
    <w:rsid w:val="00371D5A"/>
    <w:rsid w:val="00412E65"/>
    <w:rsid w:val="00461B41"/>
    <w:rsid w:val="006C10D8"/>
    <w:rsid w:val="006D3868"/>
    <w:rsid w:val="006F2941"/>
    <w:rsid w:val="00722689"/>
    <w:rsid w:val="00776457"/>
    <w:rsid w:val="0081153D"/>
    <w:rsid w:val="00814F71"/>
    <w:rsid w:val="00A33566"/>
    <w:rsid w:val="00A76A2E"/>
    <w:rsid w:val="00B302E4"/>
    <w:rsid w:val="00B7735B"/>
    <w:rsid w:val="00B80F0B"/>
    <w:rsid w:val="00BB6D06"/>
    <w:rsid w:val="00BD7419"/>
    <w:rsid w:val="00BF0BFC"/>
    <w:rsid w:val="00BF5D59"/>
    <w:rsid w:val="00C60568"/>
    <w:rsid w:val="00C63650"/>
    <w:rsid w:val="00C839FF"/>
    <w:rsid w:val="00C9753F"/>
    <w:rsid w:val="00CC0E88"/>
    <w:rsid w:val="00CC3ED2"/>
    <w:rsid w:val="00CE0194"/>
    <w:rsid w:val="00D23D13"/>
    <w:rsid w:val="00D53677"/>
    <w:rsid w:val="00F96328"/>
    <w:rsid w:val="00FE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3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uiPriority w:val="99"/>
    <w:locked/>
    <w:rsid w:val="00C839FF"/>
    <w:rPr>
      <w:rFonts w:ascii="Times New Roman" w:hAnsi="Times New Roman" w:cs="Times New Roman"/>
      <w:spacing w:val="3"/>
      <w:sz w:val="19"/>
      <w:szCs w:val="19"/>
      <w:shd w:val="clear" w:color="auto" w:fill="FFFFFF"/>
    </w:rPr>
  </w:style>
  <w:style w:type="character" w:customStyle="1" w:styleId="a0">
    <w:name w:val="Основной текст + Курсив"/>
    <w:basedOn w:val="a"/>
    <w:uiPriority w:val="99"/>
    <w:rsid w:val="00C839FF"/>
    <w:rPr>
      <w:i/>
      <w:iCs/>
    </w:rPr>
  </w:style>
  <w:style w:type="paragraph" w:customStyle="1" w:styleId="1">
    <w:name w:val="Основной текст1"/>
    <w:basedOn w:val="Normal"/>
    <w:link w:val="a"/>
    <w:uiPriority w:val="99"/>
    <w:rsid w:val="00C839FF"/>
    <w:pPr>
      <w:shd w:val="clear" w:color="auto" w:fill="FFFFFF"/>
      <w:spacing w:after="0" w:line="240" w:lineRule="atLeast"/>
    </w:pPr>
    <w:rPr>
      <w:rFonts w:ascii="Times New Roman" w:eastAsia="Times New Roman" w:hAnsi="Times New Roman"/>
      <w:spacing w:val="3"/>
      <w:sz w:val="19"/>
      <w:szCs w:val="19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839FF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C839FF"/>
    <w:rPr>
      <w:rFonts w:ascii="Times New Roman" w:hAnsi="Times New Roman" w:cs="Times New Roman"/>
      <w:spacing w:val="1"/>
      <w:sz w:val="14"/>
      <w:szCs w:val="14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C839FF"/>
    <w:rPr>
      <w:b/>
      <w:bCs/>
      <w:spacing w:val="3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C839F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C839FF"/>
    <w:pPr>
      <w:shd w:val="clear" w:color="auto" w:fill="FFFFFF"/>
      <w:spacing w:after="120" w:line="240" w:lineRule="atLeast"/>
      <w:outlineLvl w:val="0"/>
    </w:pPr>
    <w:rPr>
      <w:rFonts w:ascii="Times New Roman" w:eastAsia="Times New Roman" w:hAnsi="Times New Roman"/>
      <w:spacing w:val="4"/>
      <w:sz w:val="19"/>
      <w:szCs w:val="19"/>
    </w:rPr>
  </w:style>
  <w:style w:type="paragraph" w:customStyle="1" w:styleId="20">
    <w:name w:val="Основной текст (2)"/>
    <w:basedOn w:val="Normal"/>
    <w:link w:val="2"/>
    <w:uiPriority w:val="99"/>
    <w:rsid w:val="00C839FF"/>
    <w:pPr>
      <w:shd w:val="clear" w:color="auto" w:fill="FFFFFF"/>
      <w:spacing w:after="0" w:line="240" w:lineRule="atLeast"/>
      <w:jc w:val="both"/>
    </w:pPr>
    <w:rPr>
      <w:rFonts w:ascii="Times New Roman" w:eastAsia="Times New Roman" w:hAnsi="Times New Roman"/>
      <w:spacing w:val="1"/>
      <w:sz w:val="14"/>
      <w:szCs w:val="14"/>
    </w:rPr>
  </w:style>
  <w:style w:type="paragraph" w:customStyle="1" w:styleId="30">
    <w:name w:val="Основной текст (3)"/>
    <w:basedOn w:val="Normal"/>
    <w:link w:val="3"/>
    <w:uiPriority w:val="99"/>
    <w:rsid w:val="00C839FF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FE2516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5">
    <w:name w:val="Основной текст (5)_"/>
    <w:basedOn w:val="DefaultParagraphFont"/>
    <w:uiPriority w:val="99"/>
    <w:rsid w:val="00FE2516"/>
    <w:rPr>
      <w:rFonts w:ascii="Calibri" w:hAnsi="Calibri" w:cs="Calibri"/>
      <w:sz w:val="8"/>
      <w:szCs w:val="8"/>
    </w:rPr>
  </w:style>
  <w:style w:type="character" w:customStyle="1" w:styleId="50">
    <w:name w:val="Основной текст (5)"/>
    <w:basedOn w:val="5"/>
    <w:uiPriority w:val="99"/>
    <w:rsid w:val="00FE2516"/>
  </w:style>
  <w:style w:type="paragraph" w:customStyle="1" w:styleId="40">
    <w:name w:val="Основной текст (4)"/>
    <w:basedOn w:val="Normal"/>
    <w:link w:val="4"/>
    <w:uiPriority w:val="99"/>
    <w:rsid w:val="00FE2516"/>
    <w:pPr>
      <w:shd w:val="clear" w:color="auto" w:fill="FFFFFF"/>
      <w:spacing w:after="0" w:line="240" w:lineRule="atLeast"/>
    </w:pPr>
    <w:rPr>
      <w:rFonts w:cs="Calibri"/>
      <w:sz w:val="8"/>
      <w:szCs w:val="8"/>
    </w:rPr>
  </w:style>
  <w:style w:type="character" w:customStyle="1" w:styleId="a1">
    <w:name w:val="Колонтитул_"/>
    <w:basedOn w:val="DefaultParagraphFont"/>
    <w:uiPriority w:val="99"/>
    <w:rsid w:val="00FE2516"/>
    <w:rPr>
      <w:rFonts w:ascii="Times New Roman" w:hAnsi="Times New Roman" w:cs="Times New Roman"/>
      <w:sz w:val="20"/>
      <w:szCs w:val="20"/>
    </w:rPr>
  </w:style>
  <w:style w:type="character" w:customStyle="1" w:styleId="a2">
    <w:name w:val="Колонтитул"/>
    <w:basedOn w:val="a1"/>
    <w:uiPriority w:val="99"/>
    <w:rsid w:val="00FE2516"/>
    <w:rPr>
      <w:spacing w:val="4"/>
      <w:sz w:val="19"/>
      <w:szCs w:val="19"/>
    </w:rPr>
  </w:style>
  <w:style w:type="character" w:customStyle="1" w:styleId="100">
    <w:name w:val="Колонтитул + 10"/>
    <w:aliases w:val="5 pt,Полужирный"/>
    <w:basedOn w:val="a1"/>
    <w:uiPriority w:val="99"/>
    <w:rsid w:val="00FE2516"/>
    <w:rPr>
      <w:b/>
      <w:bCs/>
      <w:spacing w:val="3"/>
      <w:sz w:val="19"/>
      <w:szCs w:val="19"/>
    </w:rPr>
  </w:style>
  <w:style w:type="character" w:customStyle="1" w:styleId="1Garamond">
    <w:name w:val="Заголовок №1 + Garamond"/>
    <w:aliases w:val="5,5 pt1,Не полужирный,Интервал 1 pt"/>
    <w:basedOn w:val="10"/>
    <w:uiPriority w:val="99"/>
    <w:rsid w:val="00FE2516"/>
    <w:rPr>
      <w:rFonts w:ascii="Garamond" w:hAnsi="Garamond" w:cs="Garamond"/>
      <w:b/>
      <w:bCs/>
      <w:spacing w:val="22"/>
      <w:sz w:val="11"/>
      <w:szCs w:val="11"/>
      <w:lang w:val="en-US"/>
    </w:rPr>
  </w:style>
  <w:style w:type="character" w:customStyle="1" w:styleId="a3">
    <w:name w:val="Колонтитул + Полужирный"/>
    <w:basedOn w:val="a1"/>
    <w:uiPriority w:val="99"/>
    <w:rsid w:val="00FE2516"/>
    <w:rPr>
      <w:b/>
      <w:bCs/>
      <w:spacing w:val="5"/>
      <w:sz w:val="19"/>
      <w:szCs w:val="19"/>
    </w:rPr>
  </w:style>
  <w:style w:type="character" w:customStyle="1" w:styleId="12">
    <w:name w:val="Заголовок №1 (2)_"/>
    <w:basedOn w:val="DefaultParagraphFont"/>
    <w:link w:val="120"/>
    <w:uiPriority w:val="99"/>
    <w:locked/>
    <w:rsid w:val="00155FE4"/>
    <w:rPr>
      <w:rFonts w:ascii="Constantia" w:hAnsi="Constantia" w:cs="Constantia"/>
      <w:spacing w:val="-6"/>
      <w:sz w:val="20"/>
      <w:szCs w:val="20"/>
      <w:shd w:val="clear" w:color="auto" w:fill="FFFFFF"/>
    </w:rPr>
  </w:style>
  <w:style w:type="paragraph" w:customStyle="1" w:styleId="120">
    <w:name w:val="Заголовок №1 (2)"/>
    <w:basedOn w:val="Normal"/>
    <w:link w:val="12"/>
    <w:uiPriority w:val="99"/>
    <w:rsid w:val="00155FE4"/>
    <w:pPr>
      <w:shd w:val="clear" w:color="auto" w:fill="FFFFFF"/>
      <w:spacing w:before="180" w:after="0" w:line="250" w:lineRule="exact"/>
      <w:ind w:firstLine="360"/>
      <w:jc w:val="both"/>
      <w:outlineLvl w:val="0"/>
    </w:pPr>
    <w:rPr>
      <w:rFonts w:ascii="Constantia" w:hAnsi="Constantia" w:cs="Constantia"/>
      <w:spacing w:val="-6"/>
      <w:sz w:val="20"/>
      <w:szCs w:val="20"/>
    </w:rPr>
  </w:style>
  <w:style w:type="character" w:customStyle="1" w:styleId="a4">
    <w:name w:val="Основной текст + Полужирный"/>
    <w:aliases w:val="Курсив"/>
    <w:basedOn w:val="a"/>
    <w:uiPriority w:val="99"/>
    <w:rsid w:val="00155FE4"/>
    <w:rPr>
      <w:b/>
      <w:bCs/>
      <w:i/>
      <w:iCs/>
      <w:spacing w:val="1"/>
      <w:sz w:val="20"/>
      <w:szCs w:val="20"/>
    </w:rPr>
  </w:style>
  <w:style w:type="character" w:customStyle="1" w:styleId="49pt">
    <w:name w:val="Основной текст (4) + 9 pt"/>
    <w:basedOn w:val="4"/>
    <w:uiPriority w:val="99"/>
    <w:rsid w:val="006D3868"/>
    <w:rPr>
      <w:rFonts w:ascii="Times New Roman" w:hAnsi="Times New Roman" w:cs="Times New Roman"/>
      <w:spacing w:val="7"/>
      <w:sz w:val="17"/>
      <w:szCs w:val="17"/>
    </w:rPr>
  </w:style>
  <w:style w:type="table" w:styleId="TableGrid">
    <w:name w:val="Table Grid"/>
    <w:basedOn w:val="TableNormal"/>
    <w:uiPriority w:val="99"/>
    <w:locked/>
    <w:rsid w:val="00371D5A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10</Pages>
  <Words>2897</Words>
  <Characters>16516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Aдминистратор</dc:creator>
  <cp:keywords/>
  <dc:description/>
  <cp:lastModifiedBy>Пользователь</cp:lastModifiedBy>
  <cp:revision>15</cp:revision>
  <dcterms:created xsi:type="dcterms:W3CDTF">2015-08-19T12:29:00Z</dcterms:created>
  <dcterms:modified xsi:type="dcterms:W3CDTF">2015-08-28T03:50:00Z</dcterms:modified>
</cp:coreProperties>
</file>